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EC102" w14:textId="77777777" w:rsidR="00C45620" w:rsidRDefault="00C45620" w:rsidP="00ED5B6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13FF4C8F" w14:textId="77777777" w:rsidR="00C45620" w:rsidRDefault="00C45620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لطفا نکات زیر برای </w:t>
      </w:r>
      <w:r w:rsidRPr="00C45620">
        <w:rPr>
          <w:rStyle w:val="StyleComplexNazanin"/>
          <w:rFonts w:asciiTheme="majorBidi" w:hAnsiTheme="majorBidi" w:cs="B Nazanin" w:hint="cs"/>
          <w:color w:val="E36C0A" w:themeColor="accent6" w:themeShade="BF"/>
          <w:sz w:val="40"/>
          <w:szCs w:val="40"/>
          <w:u w:val="single"/>
          <w:rtl/>
          <w:lang w:bidi="fa-IR"/>
        </w:rPr>
        <w:t>تایپ سوالات</w:t>
      </w:r>
      <w:r w:rsidRPr="00C45620">
        <w:rPr>
          <w:rStyle w:val="StyleComplexNazanin"/>
          <w:rFonts w:asciiTheme="majorBidi" w:hAnsiTheme="majorBidi" w:cs="B Nazanin" w:hint="cs"/>
          <w:color w:val="E36C0A" w:themeColor="accent6" w:themeShade="BF"/>
          <w:rtl/>
          <w:lang w:bidi="fa-IR"/>
        </w:rPr>
        <w:t xml:space="preserve"> 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>دقت شود</w:t>
      </w:r>
    </w:p>
    <w:p w14:paraId="4428D3D4" w14:textId="77777777" w:rsidR="00C45620" w:rsidRDefault="00C45620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D534999" w14:textId="77777777" w:rsidR="00ED5B61" w:rsidRDefault="00ED5B61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فرمت پیشنهادی </w:t>
      </w:r>
      <w:r>
        <w:rPr>
          <w:rStyle w:val="StyleComplexNazanin"/>
          <w:rFonts w:asciiTheme="majorBidi" w:hAnsiTheme="majorBidi" w:cs="B Nazanin"/>
          <w:lang w:bidi="fa-IR"/>
        </w:rPr>
        <w:t>word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 برای ورود سوالات از آن</w:t>
      </w:r>
    </w:p>
    <w:p w14:paraId="2F3B6DC4" w14:textId="77777777"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خطوط جداول فقط برای نمایش قرار داده شده است. </w:t>
      </w:r>
    </w:p>
    <w:p w14:paraId="15EEC35C" w14:textId="77777777"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هر سوال در یک جدول مستقل آورده میشود</w:t>
      </w:r>
    </w:p>
    <w:p w14:paraId="03C95B05" w14:textId="77777777"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سطر اول نام آزمون مرتبط قرار داده میشود.</w:t>
      </w:r>
    </w:p>
    <w:p w14:paraId="5EB583F0" w14:textId="77777777" w:rsidR="00ED5B61" w:rsidRDefault="00ED5B6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شماره سوال و گزینه ها به عنوان مرجع برای آنالیز سوالات در نظر گرفته</w:t>
      </w:r>
      <w:r w:rsidR="009B24FF">
        <w:rPr>
          <w:rStyle w:val="StyleComplexNazanin"/>
          <w:rFonts w:asciiTheme="majorBidi" w:hAnsiTheme="majorBidi" w:cs="B Nazanin" w:hint="cs"/>
          <w:rtl/>
          <w:lang w:bidi="fa-IR"/>
        </w:rPr>
        <w:t xml:space="preserve"> میشود .</w:t>
      </w:r>
    </w:p>
    <w:p w14:paraId="74938612" w14:textId="77777777" w:rsidR="009B24FF" w:rsidRPr="009B24FF" w:rsidRDefault="009B24FF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تعداد جدول در هر صفحه مهم </w:t>
      </w:r>
      <w:r w:rsidRPr="009B24FF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نیست</w:t>
      </w:r>
    </w:p>
    <w:p w14:paraId="5A8B525B" w14:textId="77777777" w:rsidR="009B24FF" w:rsidRPr="00374FD1" w:rsidRDefault="009B24FF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افزایش ارتفاع جدول بدلیل زیاد بودن متن سوال مهم </w:t>
      </w:r>
      <w:r w:rsidRPr="009B24FF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نیست</w:t>
      </w:r>
      <w:r w:rsidR="00374FD1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.</w:t>
      </w:r>
    </w:p>
    <w:p w14:paraId="2DE3439A" w14:textId="77777777" w:rsidR="00374FD1" w:rsidRDefault="00374FD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تعداد جدول های درج شده صرفا جهت راحتی کار بوده و در صورت کم شدن تعداد جدول ها و زیاد شدن آن مشکلی در ورود سوالات پیش نمی آید. (تعداد سوالات ورودی به تعداد جدول ها)</w:t>
      </w:r>
    </w:p>
    <w:p w14:paraId="02A53CEC" w14:textId="77777777" w:rsidR="007E0865" w:rsidRDefault="007E0865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ورود اطلاعات منبع اختیاری می باشد</w:t>
      </w:r>
    </w:p>
    <w:p w14:paraId="181ED246" w14:textId="77777777" w:rsidR="00ED5B61" w:rsidRDefault="00ED5B61" w:rsidP="00ED5B61">
      <w:pPr>
        <w:pStyle w:val="a3"/>
        <w:ind w:left="720"/>
        <w:rPr>
          <w:rStyle w:val="StyleComplexNazanin"/>
          <w:rFonts w:asciiTheme="majorBidi" w:hAnsiTheme="majorBidi" w:cs="B Nazanin"/>
          <w:lang w:bidi="fa-IR"/>
        </w:rPr>
      </w:pPr>
    </w:p>
    <w:p w14:paraId="7175852C" w14:textId="77777777" w:rsidR="009B24FF" w:rsidRDefault="009B24FF">
      <w:pPr>
        <w:bidi w:val="0"/>
        <w:rPr>
          <w:rStyle w:val="StyleComplexNazanin"/>
          <w:rFonts w:asciiTheme="majorBidi" w:hAnsiTheme="majorBidi" w:cs="B Nazanin"/>
          <w:bCs/>
          <w:rtl/>
          <w:lang w:bidi="fa-IR"/>
        </w:rPr>
      </w:pPr>
      <w:r>
        <w:rPr>
          <w:rStyle w:val="StyleComplexNazanin"/>
          <w:rFonts w:asciiTheme="majorBidi" w:hAnsiTheme="majorBidi" w:cs="B Nazanin"/>
          <w:rtl/>
          <w:lang w:bidi="fa-IR"/>
        </w:rPr>
        <w:br w:type="page"/>
      </w: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81AC0" w:rsidRPr="00881AC0" w14:paraId="05038A17" w14:textId="77777777" w:rsidTr="00CB67F0">
        <w:trPr>
          <w:cantSplit/>
        </w:trPr>
        <w:tc>
          <w:tcPr>
            <w:tcW w:w="794" w:type="dxa"/>
          </w:tcPr>
          <w:p w14:paraId="4482CD3D" w14:textId="77777777" w:rsidR="00847B11" w:rsidRPr="00881AC0" w:rsidRDefault="00847B11" w:rsidP="00DA6CEC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908787F" w14:textId="2A0EF596" w:rsidR="00847B11" w:rsidRPr="00881AC0" w:rsidRDefault="008A1EC0" w:rsidP="003D3E4B">
            <w:pPr>
              <w:pStyle w:val="a3"/>
              <w:rPr>
                <w:rStyle w:val="StyleComplexNazanin"/>
                <w:rFonts w:asciiTheme="majorBidi" w:hAnsiTheme="majorBidi" w:cs="B Nazanin" w:hint="cs"/>
                <w:color w:val="000000" w:themeColor="text1"/>
                <w:lang w:bidi="fa-IR"/>
              </w:rPr>
            </w:pPr>
            <w:r w:rsidRPr="00881AC0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</w:t>
            </w:r>
            <w:r w:rsidR="00C45620" w:rsidRPr="00881AC0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: </w:t>
            </w:r>
            <w:r w:rsidR="003A65A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دستور عمل شناسایی، مشاوره و درمان هپاتیت های ویروسی </w:t>
            </w:r>
            <w:r w:rsidR="003A65A0"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B</w:t>
            </w:r>
            <w:r w:rsidR="003A65A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و </w:t>
            </w:r>
            <w:r w:rsidR="003A65A0"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C</w:t>
            </w:r>
          </w:p>
        </w:tc>
      </w:tr>
      <w:tr w:rsidR="00881AC0" w:rsidRPr="00881AC0" w14:paraId="5B935A22" w14:textId="77777777" w:rsidTr="00CB67F0">
        <w:trPr>
          <w:cantSplit/>
        </w:trPr>
        <w:tc>
          <w:tcPr>
            <w:tcW w:w="794" w:type="dxa"/>
            <w:vAlign w:val="center"/>
          </w:tcPr>
          <w:p w14:paraId="73D541AF" w14:textId="7856E168" w:rsidR="00872B77" w:rsidRPr="00881AC0" w:rsidRDefault="00872B77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745D2A8" w14:textId="4E560FBA" w:rsidR="00872B77" w:rsidRPr="00881AC0" w:rsidRDefault="00036070" w:rsidP="00CB67F0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color w:val="000000" w:themeColor="text1"/>
                <w:rtl/>
              </w:rPr>
              <w:t>کدامیک صحیح نیست</w:t>
            </w:r>
            <w:r w:rsidR="00CB67F0" w:rsidRPr="00881AC0">
              <w:rPr>
                <w:rFonts w:asciiTheme="majorBidi" w:hAnsiTheme="majorBidi" w:cs="B Nazanin" w:hint="cs"/>
                <w:color w:val="000000" w:themeColor="text1"/>
                <w:rtl/>
              </w:rPr>
              <w:t>؟</w:t>
            </w:r>
          </w:p>
          <w:p w14:paraId="2CAF4914" w14:textId="77777777" w:rsidR="00776D30" w:rsidRPr="00881AC0" w:rsidRDefault="00776D30" w:rsidP="00872B7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881AC0" w:rsidRPr="00881AC0" w14:paraId="28146943" w14:textId="77777777" w:rsidTr="00CB67F0">
        <w:trPr>
          <w:cantSplit/>
        </w:trPr>
        <w:tc>
          <w:tcPr>
            <w:tcW w:w="794" w:type="dxa"/>
          </w:tcPr>
          <w:p w14:paraId="3EF5AA56" w14:textId="77777777" w:rsidR="00CB67F0" w:rsidRPr="00881AC0" w:rsidRDefault="00CB67F0" w:rsidP="00CB67F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19472DD" w14:textId="77777777" w:rsidR="00CB67F0" w:rsidRPr="00881AC0" w:rsidRDefault="00CB67F0" w:rsidP="00CB67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7078F61" w14:textId="20FDC198" w:rsidR="00CB67F0" w:rsidRPr="00881AC0" w:rsidRDefault="00036070" w:rsidP="00CB67F0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تا به امروز 192 کشور دنیا متعهد به حذف هپاتیت های ویروسی شدند.</w:t>
            </w:r>
          </w:p>
        </w:tc>
      </w:tr>
      <w:tr w:rsidR="00881AC0" w:rsidRPr="00881AC0" w14:paraId="54E7FF7D" w14:textId="77777777" w:rsidTr="00CB67F0">
        <w:trPr>
          <w:cantSplit/>
        </w:trPr>
        <w:tc>
          <w:tcPr>
            <w:tcW w:w="794" w:type="dxa"/>
          </w:tcPr>
          <w:p w14:paraId="3216EDD5" w14:textId="77777777" w:rsidR="00CB67F0" w:rsidRPr="00881AC0" w:rsidRDefault="00CB67F0" w:rsidP="00CB67F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4AECA96" w14:textId="77777777" w:rsidR="00CB67F0" w:rsidRPr="00881AC0" w:rsidRDefault="00CB67F0" w:rsidP="00CB67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09EBDE6" w14:textId="720DDFFB" w:rsidR="00CB67F0" w:rsidRPr="00881AC0" w:rsidRDefault="007D7809" w:rsidP="00CB67F0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ایران از کشورهای متعهد به حذف هپاتیت هستند.</w:t>
            </w:r>
          </w:p>
        </w:tc>
      </w:tr>
      <w:tr w:rsidR="00881AC0" w:rsidRPr="00881AC0" w14:paraId="014F9340" w14:textId="77777777" w:rsidTr="00CB67F0">
        <w:trPr>
          <w:cantSplit/>
        </w:trPr>
        <w:tc>
          <w:tcPr>
            <w:tcW w:w="794" w:type="dxa"/>
          </w:tcPr>
          <w:p w14:paraId="63413D91" w14:textId="77777777" w:rsidR="00CB67F0" w:rsidRPr="00881AC0" w:rsidRDefault="00CB67F0" w:rsidP="00CB67F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8E3D7BD" w14:textId="77777777" w:rsidR="00CB67F0" w:rsidRPr="00881AC0" w:rsidRDefault="00CB67F0" w:rsidP="00CB67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03607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7D8555D" w14:textId="1D455711" w:rsidR="00CB67F0" w:rsidRPr="00881AC0" w:rsidRDefault="007D7809" w:rsidP="00CB67F0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بیماری هپاتیت ویروسی در ایران عمدتا در جمعیت های آسیب پذیر، در حاشیه، در معرض خطر و پرخطر متمرکز است.</w:t>
            </w:r>
          </w:p>
        </w:tc>
      </w:tr>
      <w:tr w:rsidR="00881AC0" w:rsidRPr="00881AC0" w14:paraId="51B64C69" w14:textId="77777777" w:rsidTr="00CB67F0">
        <w:trPr>
          <w:cantSplit/>
        </w:trPr>
        <w:tc>
          <w:tcPr>
            <w:tcW w:w="794" w:type="dxa"/>
          </w:tcPr>
          <w:p w14:paraId="64D0B625" w14:textId="77777777" w:rsidR="00CB67F0" w:rsidRPr="00881AC0" w:rsidRDefault="00CB67F0" w:rsidP="00CB67F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5E8969D" w14:textId="77777777" w:rsidR="00CB67F0" w:rsidRPr="00881AC0" w:rsidRDefault="00CB67F0" w:rsidP="00CB67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C31522">
              <w:rPr>
                <w:rStyle w:val="StyleComplexNazanin"/>
                <w:rFonts w:asciiTheme="majorBidi" w:hAnsiTheme="majorBidi" w:cs="B Nazanin"/>
                <w:color w:val="000000" w:themeColor="text1"/>
                <w:highlight w:val="yellow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6E6DCED" w14:textId="2736C60E" w:rsidR="00CB67F0" w:rsidRPr="00881AC0" w:rsidRDefault="007D7809" w:rsidP="00CB67F0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برنامه حذف هپاتیت در ایران غالبا نگاه سندرمیک دارد.</w:t>
            </w:r>
          </w:p>
        </w:tc>
      </w:tr>
      <w:tr w:rsidR="00B93860" w:rsidRPr="00881AC0" w14:paraId="762683FA" w14:textId="77777777" w:rsidTr="00CB67F0">
        <w:trPr>
          <w:cantSplit/>
        </w:trPr>
        <w:tc>
          <w:tcPr>
            <w:tcW w:w="794" w:type="dxa"/>
          </w:tcPr>
          <w:p w14:paraId="599E2997" w14:textId="77777777" w:rsidR="00B93860" w:rsidRPr="00881AC0" w:rsidRDefault="00B93860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3AE70B5" w14:textId="48ADA97C" w:rsidR="00B93860" w:rsidRPr="00881AC0" w:rsidRDefault="003A65A0" w:rsidP="00872B7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دستور عمل شناسایی، مشاوره و درمان هپاتیت های ویروسی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B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و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C</w:t>
            </w:r>
          </w:p>
        </w:tc>
      </w:tr>
    </w:tbl>
    <w:p w14:paraId="3EA1FED0" w14:textId="77777777" w:rsidR="00847B11" w:rsidRDefault="00847B11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31522" w:rsidRPr="00881AC0" w14:paraId="60BF30C2" w14:textId="77777777" w:rsidTr="00F00FA4">
        <w:trPr>
          <w:cantSplit/>
        </w:trPr>
        <w:tc>
          <w:tcPr>
            <w:tcW w:w="794" w:type="dxa"/>
          </w:tcPr>
          <w:p w14:paraId="7EE1A457" w14:textId="77777777" w:rsidR="00C31522" w:rsidRPr="00881AC0" w:rsidRDefault="00C31522" w:rsidP="00F00FA4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16A9411" w14:textId="77777777" w:rsidR="00C31522" w:rsidRPr="00881AC0" w:rsidRDefault="00C31522" w:rsidP="00F00FA4">
            <w:pPr>
              <w:pStyle w:val="a3"/>
              <w:rPr>
                <w:rStyle w:val="StyleComplexNazanin"/>
                <w:rFonts w:asciiTheme="majorBidi" w:hAnsiTheme="majorBidi" w:cs="B Nazanin" w:hint="cs"/>
                <w:color w:val="000000" w:themeColor="text1"/>
                <w:lang w:bidi="fa-IR"/>
              </w:rPr>
            </w:pPr>
            <w:r w:rsidRPr="00881AC0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دستور عمل شناسایی، مشاوره و درمان هپاتیت های ویروسی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B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و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C</w:t>
            </w:r>
          </w:p>
        </w:tc>
      </w:tr>
      <w:tr w:rsidR="00C31522" w:rsidRPr="00881AC0" w14:paraId="7D58EF2B" w14:textId="77777777" w:rsidTr="00F00FA4">
        <w:trPr>
          <w:cantSplit/>
        </w:trPr>
        <w:tc>
          <w:tcPr>
            <w:tcW w:w="794" w:type="dxa"/>
            <w:vAlign w:val="center"/>
          </w:tcPr>
          <w:p w14:paraId="21BE617D" w14:textId="3812474C" w:rsidR="00C31522" w:rsidRPr="00881AC0" w:rsidRDefault="00C31522" w:rsidP="00F00FA4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FAEB82D" w14:textId="2874BD7D" w:rsidR="00C31522" w:rsidRPr="00881AC0" w:rsidRDefault="00C1091C" w:rsidP="00F00FA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کدامیک از </w:t>
            </w:r>
            <w:r w:rsidR="00D7125A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اهداف  شناسایی و مراقبت زودهنگام بیماران مبتلا به هپاتیت ویروسی </w:t>
            </w:r>
            <w:r w:rsidR="00D7125A">
              <w:rPr>
                <w:rFonts w:asciiTheme="majorBidi" w:hAnsiTheme="majorBidi" w:cs="B Nazanin"/>
                <w:color w:val="000000" w:themeColor="text1"/>
              </w:rPr>
              <w:t>B</w:t>
            </w:r>
            <w:r w:rsidR="00D7125A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 و </w:t>
            </w:r>
            <w:r w:rsidR="00D7125A">
              <w:rPr>
                <w:rFonts w:asciiTheme="majorBidi" w:hAnsiTheme="majorBidi" w:cs="B Nazanin"/>
                <w:color w:val="000000" w:themeColor="text1"/>
              </w:rPr>
              <w:t xml:space="preserve"> C</w:t>
            </w:r>
            <w:r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 نیست</w:t>
            </w:r>
            <w:r w:rsidR="001C4A55">
              <w:rPr>
                <w:rFonts w:asciiTheme="majorBidi" w:hAnsiTheme="majorBidi" w:cs="B Nazanin" w:hint="cs"/>
                <w:color w:val="000000" w:themeColor="text1"/>
                <w:rtl/>
              </w:rPr>
              <w:t>؟</w:t>
            </w:r>
          </w:p>
          <w:p w14:paraId="0CDC5FEE" w14:textId="77777777" w:rsidR="00C31522" w:rsidRPr="00881AC0" w:rsidRDefault="00C31522" w:rsidP="00F00FA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C31522" w:rsidRPr="00881AC0" w14:paraId="39C45ABF" w14:textId="77777777" w:rsidTr="00F00FA4">
        <w:trPr>
          <w:cantSplit/>
        </w:trPr>
        <w:tc>
          <w:tcPr>
            <w:tcW w:w="794" w:type="dxa"/>
          </w:tcPr>
          <w:p w14:paraId="57DC5049" w14:textId="77777777" w:rsidR="00C31522" w:rsidRPr="00881AC0" w:rsidRDefault="00C31522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A00F08A" w14:textId="77777777" w:rsidR="00C31522" w:rsidRPr="00881AC0" w:rsidRDefault="00C31522" w:rsidP="00F00FA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118A6D0" w14:textId="5003F0B1" w:rsidR="00C31522" w:rsidRPr="00C1091C" w:rsidRDefault="00C1091C" w:rsidP="00F00FA4">
            <w:pPr>
              <w:pStyle w:val="a0"/>
              <w:keepNext/>
              <w:keepLines/>
              <w:jc w:val="left"/>
              <w:rPr>
                <w:rFonts w:ascii="Calibri" w:eastAsia="Calibri" w:hAnsi="Calibri" w:cstheme="minorBidi"/>
                <w:color w:val="000000" w:themeColor="text1"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شناسایی 90 درصدی موارد جدید ابتلبا به هپاتیت های </w:t>
            </w:r>
            <w:r>
              <w:rPr>
                <w:rFonts w:ascii="Calibri" w:eastAsia="Calibri" w:hAnsi="Calibri" w:cs="B Nazanin"/>
                <w:b/>
                <w:color w:val="000000" w:themeColor="text1"/>
                <w:lang w:bidi="ar-SA"/>
              </w:rPr>
              <w:t xml:space="preserve"> </w:t>
            </w:r>
            <w:r>
              <w:rPr>
                <w:rFonts w:ascii="Calibri" w:eastAsia="Calibri" w:hAnsi="Calibri" w:cs="B Nazanin"/>
                <w:color w:val="000000" w:themeColor="text1"/>
                <w:lang w:bidi="ar-SA"/>
              </w:rPr>
              <w:t>B</w:t>
            </w:r>
            <w:r>
              <w:rPr>
                <w:rFonts w:ascii="Calibri" w:eastAsia="Calibri" w:hAnsi="Calibri" w:cs="B Nazanin" w:hint="cs"/>
                <w:color w:val="000000" w:themeColor="text1"/>
                <w:rtl/>
              </w:rPr>
              <w:t xml:space="preserve"> </w:t>
            </w:r>
            <w:r>
              <w:rPr>
                <w:rFonts w:ascii="Calibri" w:eastAsia="Calibri" w:hAnsi="Calibri" w:cstheme="minorBidi" w:hint="cs"/>
                <w:color w:val="000000" w:themeColor="text1"/>
                <w:rtl/>
              </w:rPr>
              <w:t xml:space="preserve">و </w:t>
            </w:r>
            <w:r>
              <w:rPr>
                <w:rFonts w:ascii="Calibri" w:eastAsia="Calibri" w:hAnsi="Calibri" w:cstheme="minorBidi"/>
                <w:color w:val="000000" w:themeColor="text1"/>
              </w:rPr>
              <w:t>C</w:t>
            </w:r>
          </w:p>
        </w:tc>
      </w:tr>
      <w:tr w:rsidR="00C31522" w:rsidRPr="00881AC0" w14:paraId="191D48F4" w14:textId="77777777" w:rsidTr="00F00FA4">
        <w:trPr>
          <w:cantSplit/>
        </w:trPr>
        <w:tc>
          <w:tcPr>
            <w:tcW w:w="794" w:type="dxa"/>
          </w:tcPr>
          <w:p w14:paraId="3CDA1B6B" w14:textId="77777777" w:rsidR="00C31522" w:rsidRPr="00881AC0" w:rsidRDefault="00C31522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65A9D08" w14:textId="77777777" w:rsidR="00C31522" w:rsidRPr="00881AC0" w:rsidRDefault="00C31522" w:rsidP="00F00FA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D47087C" w14:textId="4BAB0CBC" w:rsidR="00C31522" w:rsidRPr="00881AC0" w:rsidRDefault="00C1091C" w:rsidP="00F00FA4">
            <w:pPr>
              <w:pStyle w:val="a0"/>
              <w:keepNext/>
              <w:keepLines/>
              <w:jc w:val="left"/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دسترسی همگانی به  درمان های کلیدی برغای هپاتیت های ویروسی مزمن</w:t>
            </w: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 </w:t>
            </w:r>
            <w:r>
              <w:rPr>
                <w:rFonts w:ascii="Calibri" w:eastAsia="Calibri" w:hAnsi="Calibri" w:cs="B Nazanin"/>
                <w:b/>
                <w:color w:val="000000" w:themeColor="text1"/>
                <w:lang w:bidi="ar-SA"/>
              </w:rPr>
              <w:t xml:space="preserve"> </w:t>
            </w:r>
            <w:r>
              <w:rPr>
                <w:rFonts w:ascii="Calibri" w:eastAsia="Calibri" w:hAnsi="Calibri" w:cs="B Nazanin"/>
                <w:color w:val="000000" w:themeColor="text1"/>
                <w:lang w:bidi="ar-SA"/>
              </w:rPr>
              <w:t>B</w:t>
            </w:r>
            <w:r>
              <w:rPr>
                <w:rFonts w:ascii="Calibri" w:eastAsia="Calibri" w:hAnsi="Calibri" w:cs="B Nazanin" w:hint="cs"/>
                <w:color w:val="000000" w:themeColor="text1"/>
                <w:rtl/>
              </w:rPr>
              <w:t xml:space="preserve"> </w:t>
            </w:r>
            <w:r>
              <w:rPr>
                <w:rFonts w:ascii="Calibri" w:eastAsia="Calibri" w:hAnsi="Calibri" w:cstheme="minorBidi" w:hint="cs"/>
                <w:color w:val="000000" w:themeColor="text1"/>
                <w:rtl/>
              </w:rPr>
              <w:t xml:space="preserve">و </w:t>
            </w:r>
            <w:r>
              <w:rPr>
                <w:rFonts w:ascii="Calibri" w:eastAsia="Calibri" w:hAnsi="Calibri" w:cstheme="minorBidi"/>
                <w:color w:val="000000" w:themeColor="text1"/>
              </w:rPr>
              <w:t>C</w:t>
            </w: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 تا 90 درصد</w:t>
            </w:r>
          </w:p>
        </w:tc>
      </w:tr>
      <w:tr w:rsidR="00C31522" w:rsidRPr="00881AC0" w14:paraId="34411864" w14:textId="77777777" w:rsidTr="00F00FA4">
        <w:trPr>
          <w:cantSplit/>
        </w:trPr>
        <w:tc>
          <w:tcPr>
            <w:tcW w:w="794" w:type="dxa"/>
          </w:tcPr>
          <w:p w14:paraId="13846C32" w14:textId="77777777" w:rsidR="00C31522" w:rsidRPr="00881AC0" w:rsidRDefault="00C31522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A376C71" w14:textId="77777777" w:rsidR="00C31522" w:rsidRPr="00881AC0" w:rsidRDefault="00C31522" w:rsidP="00F00FA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03607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B480052" w14:textId="32ABE20B" w:rsidR="00C31522" w:rsidRPr="00881AC0" w:rsidRDefault="00C1091C" w:rsidP="00F00FA4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کاهش 65 درصدی مرگ هعای مرتبط با هپاتیت </w:t>
            </w:r>
          </w:p>
        </w:tc>
      </w:tr>
      <w:tr w:rsidR="00C31522" w:rsidRPr="00881AC0" w14:paraId="7939FAC9" w14:textId="77777777" w:rsidTr="00F00FA4">
        <w:trPr>
          <w:cantSplit/>
        </w:trPr>
        <w:tc>
          <w:tcPr>
            <w:tcW w:w="794" w:type="dxa"/>
          </w:tcPr>
          <w:p w14:paraId="40517C8F" w14:textId="77777777" w:rsidR="00C31522" w:rsidRPr="00881AC0" w:rsidRDefault="00C31522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12457B0" w14:textId="77777777" w:rsidR="00C31522" w:rsidRPr="00881AC0" w:rsidRDefault="00C31522" w:rsidP="00F00FA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C1091C">
              <w:rPr>
                <w:rStyle w:val="StyleComplexNazanin"/>
                <w:rFonts w:asciiTheme="majorBidi" w:hAnsiTheme="majorBidi" w:cs="B Nazanin"/>
                <w:color w:val="000000" w:themeColor="text1"/>
                <w:highlight w:val="yellow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A44B755" w14:textId="07FC153F" w:rsidR="00C31522" w:rsidRPr="00881AC0" w:rsidRDefault="00C1091C" w:rsidP="00F00FA4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تامین 75 درصد آزمایشات بیمارن </w:t>
            </w:r>
          </w:p>
        </w:tc>
      </w:tr>
      <w:tr w:rsidR="00C31522" w:rsidRPr="00881AC0" w14:paraId="5B977625" w14:textId="77777777" w:rsidTr="00F00FA4">
        <w:trPr>
          <w:cantSplit/>
        </w:trPr>
        <w:tc>
          <w:tcPr>
            <w:tcW w:w="794" w:type="dxa"/>
          </w:tcPr>
          <w:p w14:paraId="4056F917" w14:textId="77777777" w:rsidR="00C31522" w:rsidRPr="00881AC0" w:rsidRDefault="00C31522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39EBBCC" w14:textId="77777777" w:rsidR="00C31522" w:rsidRPr="00881AC0" w:rsidRDefault="00C31522" w:rsidP="00F00FA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دستور عمل شناسایی، مشاوره و درمان هپاتیت های ویروسی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B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و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C</w:t>
            </w:r>
          </w:p>
        </w:tc>
      </w:tr>
    </w:tbl>
    <w:p w14:paraId="296766DB" w14:textId="77777777" w:rsidR="00C31522" w:rsidRDefault="00C31522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4772AC" w:rsidRPr="00881AC0" w14:paraId="1BACA795" w14:textId="77777777" w:rsidTr="00F00FA4">
        <w:trPr>
          <w:cantSplit/>
        </w:trPr>
        <w:tc>
          <w:tcPr>
            <w:tcW w:w="794" w:type="dxa"/>
          </w:tcPr>
          <w:p w14:paraId="5008F47B" w14:textId="77777777" w:rsidR="004772AC" w:rsidRPr="00881AC0" w:rsidRDefault="004772AC" w:rsidP="00F00FA4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297FC09" w14:textId="77777777" w:rsidR="004772AC" w:rsidRPr="00881AC0" w:rsidRDefault="004772AC" w:rsidP="00F00FA4">
            <w:pPr>
              <w:pStyle w:val="a3"/>
              <w:rPr>
                <w:rStyle w:val="StyleComplexNazanin"/>
                <w:rFonts w:asciiTheme="majorBidi" w:hAnsiTheme="majorBidi" w:cs="B Nazanin" w:hint="cs"/>
                <w:color w:val="000000" w:themeColor="text1"/>
                <w:lang w:bidi="fa-IR"/>
              </w:rPr>
            </w:pPr>
            <w:r w:rsidRPr="00881AC0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دستور عمل شناسایی، مشاوره و درمان هپاتیت های ویروسی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B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و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C</w:t>
            </w:r>
          </w:p>
        </w:tc>
      </w:tr>
      <w:tr w:rsidR="004772AC" w:rsidRPr="00881AC0" w14:paraId="67E96B33" w14:textId="77777777" w:rsidTr="00F00FA4">
        <w:trPr>
          <w:cantSplit/>
        </w:trPr>
        <w:tc>
          <w:tcPr>
            <w:tcW w:w="794" w:type="dxa"/>
            <w:vAlign w:val="center"/>
          </w:tcPr>
          <w:p w14:paraId="49A5CF74" w14:textId="77777777" w:rsidR="004772AC" w:rsidRPr="00881AC0" w:rsidRDefault="004772AC" w:rsidP="00F00FA4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1C6EFC7" w14:textId="5A0DB0D5" w:rsidR="004772AC" w:rsidRPr="00881AC0" w:rsidRDefault="008167E1" w:rsidP="004772AC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کدامیک صحیح نیست؟</w:t>
            </w:r>
          </w:p>
        </w:tc>
      </w:tr>
      <w:tr w:rsidR="004772AC" w:rsidRPr="00881AC0" w14:paraId="2A3C0AC5" w14:textId="77777777" w:rsidTr="00F00FA4">
        <w:trPr>
          <w:cantSplit/>
        </w:trPr>
        <w:tc>
          <w:tcPr>
            <w:tcW w:w="794" w:type="dxa"/>
          </w:tcPr>
          <w:p w14:paraId="00C26F6E" w14:textId="77777777" w:rsidR="004772AC" w:rsidRPr="00881AC0" w:rsidRDefault="004772AC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E3971A7" w14:textId="77777777" w:rsidR="004772AC" w:rsidRPr="00881AC0" w:rsidRDefault="004772AC" w:rsidP="00F00FA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CC9F154" w14:textId="6A89B920" w:rsidR="004772AC" w:rsidRPr="00C1091C" w:rsidRDefault="008167E1" w:rsidP="00F00FA4">
            <w:pPr>
              <w:pStyle w:val="a0"/>
              <w:keepNext/>
              <w:keepLines/>
              <w:jc w:val="left"/>
              <w:rPr>
                <w:rFonts w:ascii="Calibri" w:eastAsia="Calibri" w:hAnsi="Calibri" w:cstheme="minorBidi" w:hint="cs"/>
                <w:color w:val="000000" w:themeColor="text1"/>
                <w:rtl/>
              </w:rPr>
            </w:pPr>
            <w:r>
              <w:rPr>
                <w:rFonts w:ascii="Calibri" w:eastAsia="Calibri" w:hAnsi="Calibri" w:cstheme="minorBidi" w:hint="cs"/>
                <w:color w:val="000000" w:themeColor="text1"/>
                <w:rtl/>
              </w:rPr>
              <w:t xml:space="preserve">میزان بروز سالیانه هپاتیت </w:t>
            </w:r>
            <w:r>
              <w:rPr>
                <w:rFonts w:ascii="Calibri" w:eastAsia="Calibri" w:hAnsi="Calibri" w:cstheme="minorBidi"/>
                <w:color w:val="000000" w:themeColor="text1"/>
              </w:rPr>
              <w:t xml:space="preserve">B </w:t>
            </w:r>
            <w:r>
              <w:rPr>
                <w:rFonts w:ascii="Calibri" w:eastAsia="Calibri" w:hAnsi="Calibri" w:cstheme="minorBidi" w:hint="cs"/>
                <w:color w:val="000000" w:themeColor="text1"/>
                <w:rtl/>
              </w:rPr>
              <w:t xml:space="preserve"> در ایران 16/9 در صد هزار نفر است.</w:t>
            </w:r>
          </w:p>
        </w:tc>
      </w:tr>
      <w:tr w:rsidR="008167E1" w:rsidRPr="00881AC0" w14:paraId="41945A0B" w14:textId="77777777" w:rsidTr="00F00FA4">
        <w:trPr>
          <w:cantSplit/>
        </w:trPr>
        <w:tc>
          <w:tcPr>
            <w:tcW w:w="794" w:type="dxa"/>
          </w:tcPr>
          <w:p w14:paraId="5C75E694" w14:textId="77777777" w:rsidR="008167E1" w:rsidRPr="00881AC0" w:rsidRDefault="008167E1" w:rsidP="008167E1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21BB2C1" w14:textId="77777777" w:rsidR="008167E1" w:rsidRPr="00881AC0" w:rsidRDefault="008167E1" w:rsidP="008167E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BA55AAC" w14:textId="18438EB2" w:rsidR="008167E1" w:rsidRPr="00881AC0" w:rsidRDefault="008167E1" w:rsidP="008167E1">
            <w:pPr>
              <w:pStyle w:val="a0"/>
              <w:keepNext/>
              <w:keepLines/>
              <w:jc w:val="left"/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</w:pPr>
            <w:r>
              <w:rPr>
                <w:rFonts w:ascii="Calibri" w:eastAsia="Calibri" w:hAnsi="Calibri" w:cstheme="minorBidi" w:hint="cs"/>
                <w:color w:val="000000" w:themeColor="text1"/>
                <w:rtl/>
              </w:rPr>
              <w:t xml:space="preserve">میزان بروز سالیانه هپاتیت </w:t>
            </w:r>
            <w:r>
              <w:rPr>
                <w:rFonts w:ascii="Calibri" w:eastAsia="Calibri" w:hAnsi="Calibri" w:cstheme="minorBidi"/>
                <w:color w:val="000000" w:themeColor="text1"/>
              </w:rPr>
              <w:t>C</w:t>
            </w:r>
            <w:r>
              <w:rPr>
                <w:rFonts w:ascii="Calibri" w:eastAsia="Calibri" w:hAnsi="Calibri" w:cstheme="minorBidi"/>
                <w:color w:val="000000" w:themeColor="text1"/>
              </w:rPr>
              <w:t xml:space="preserve"> </w:t>
            </w:r>
            <w:r>
              <w:rPr>
                <w:rFonts w:ascii="Calibri" w:eastAsia="Calibri" w:hAnsi="Calibri" w:cstheme="minorBidi" w:hint="cs"/>
                <w:color w:val="000000" w:themeColor="text1"/>
                <w:rtl/>
              </w:rPr>
              <w:t xml:space="preserve"> در ایران </w:t>
            </w:r>
            <w:r>
              <w:rPr>
                <w:rFonts w:ascii="Calibri" w:eastAsia="Calibri" w:hAnsi="Calibri" w:cstheme="minorBidi" w:hint="cs"/>
                <w:color w:val="000000" w:themeColor="text1"/>
                <w:rtl/>
              </w:rPr>
              <w:t>37</w:t>
            </w:r>
            <w:r>
              <w:rPr>
                <w:rFonts w:ascii="Calibri" w:eastAsia="Calibri" w:hAnsi="Calibri" w:cstheme="minorBidi" w:hint="cs"/>
                <w:color w:val="000000" w:themeColor="text1"/>
                <w:rtl/>
              </w:rPr>
              <w:t>/</w:t>
            </w:r>
            <w:r>
              <w:rPr>
                <w:rFonts w:ascii="Calibri" w:eastAsia="Calibri" w:hAnsi="Calibri" w:cstheme="minorBidi" w:hint="cs"/>
                <w:color w:val="000000" w:themeColor="text1"/>
                <w:rtl/>
              </w:rPr>
              <w:t>4</w:t>
            </w:r>
            <w:r>
              <w:rPr>
                <w:rFonts w:ascii="Calibri" w:eastAsia="Calibri" w:hAnsi="Calibri" w:cstheme="minorBidi" w:hint="cs"/>
                <w:color w:val="000000" w:themeColor="text1"/>
                <w:rtl/>
              </w:rPr>
              <w:t xml:space="preserve"> در صد هزار نفر است.</w:t>
            </w:r>
          </w:p>
        </w:tc>
      </w:tr>
      <w:tr w:rsidR="008167E1" w:rsidRPr="00881AC0" w14:paraId="44BFF09D" w14:textId="77777777" w:rsidTr="00F00FA4">
        <w:trPr>
          <w:cantSplit/>
        </w:trPr>
        <w:tc>
          <w:tcPr>
            <w:tcW w:w="794" w:type="dxa"/>
          </w:tcPr>
          <w:p w14:paraId="734F1EA7" w14:textId="77777777" w:rsidR="008167E1" w:rsidRPr="00881AC0" w:rsidRDefault="008167E1" w:rsidP="008167E1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D57D186" w14:textId="77777777" w:rsidR="008167E1" w:rsidRPr="00881AC0" w:rsidRDefault="008167E1" w:rsidP="008167E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167E1">
              <w:rPr>
                <w:rStyle w:val="StyleComplexNazanin"/>
                <w:rFonts w:asciiTheme="majorBidi" w:hAnsiTheme="majorBidi" w:cs="B Nazanin"/>
                <w:color w:val="000000" w:themeColor="text1"/>
                <w:highlight w:val="yellow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D0DC809" w14:textId="6DEAC7D1" w:rsidR="008167E1" w:rsidRPr="00881AC0" w:rsidRDefault="008167E1" w:rsidP="008167E1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هزینه عمده برنامه حذف هپاتیت هزینه آزمایشات آن است.</w:t>
            </w:r>
          </w:p>
        </w:tc>
      </w:tr>
      <w:tr w:rsidR="008167E1" w:rsidRPr="00881AC0" w14:paraId="788887DD" w14:textId="77777777" w:rsidTr="00F00FA4">
        <w:trPr>
          <w:cantSplit/>
        </w:trPr>
        <w:tc>
          <w:tcPr>
            <w:tcW w:w="794" w:type="dxa"/>
          </w:tcPr>
          <w:p w14:paraId="127E8DE1" w14:textId="77777777" w:rsidR="008167E1" w:rsidRPr="00881AC0" w:rsidRDefault="008167E1" w:rsidP="008167E1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C15B839" w14:textId="77777777" w:rsidR="008167E1" w:rsidRPr="008167E1" w:rsidRDefault="008167E1" w:rsidP="008167E1">
            <w:pPr>
              <w:pStyle w:val="a1"/>
              <w:keepNext/>
              <w:keepLines/>
              <w:rPr>
                <w:rFonts w:ascii="Calibri" w:eastAsia="Calibri" w:hAnsi="Calibri"/>
                <w:szCs w:val="24"/>
                <w:rtl/>
              </w:rPr>
            </w:pPr>
            <w:r w:rsidRPr="008167E1">
              <w:rPr>
                <w:rFonts w:ascii="Calibri" w:eastAsia="Calibri" w:hAnsi="Calibri"/>
                <w:szCs w:val="24"/>
                <w:rtl/>
              </w:rPr>
              <w:t>د</w:t>
            </w:r>
          </w:p>
        </w:tc>
        <w:tc>
          <w:tcPr>
            <w:tcW w:w="8844" w:type="dxa"/>
          </w:tcPr>
          <w:p w14:paraId="08492120" w14:textId="2736364F" w:rsidR="008167E1" w:rsidRPr="00881AC0" w:rsidRDefault="008167E1" w:rsidP="008167E1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شیوع هپاتیت های ویروسی در ایران نسبتا کمتر است.</w:t>
            </w:r>
          </w:p>
        </w:tc>
      </w:tr>
      <w:tr w:rsidR="008167E1" w:rsidRPr="00881AC0" w14:paraId="590A07D0" w14:textId="77777777" w:rsidTr="00F00FA4">
        <w:trPr>
          <w:cantSplit/>
        </w:trPr>
        <w:tc>
          <w:tcPr>
            <w:tcW w:w="794" w:type="dxa"/>
          </w:tcPr>
          <w:p w14:paraId="28D10ED1" w14:textId="77777777" w:rsidR="008167E1" w:rsidRPr="00881AC0" w:rsidRDefault="008167E1" w:rsidP="008167E1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7322032" w14:textId="77777777" w:rsidR="008167E1" w:rsidRPr="00881AC0" w:rsidRDefault="008167E1" w:rsidP="008167E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دستور عمل شناسایی، مشاوره و درمان هپاتیت های ویروسی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B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و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C</w:t>
            </w:r>
          </w:p>
        </w:tc>
      </w:tr>
    </w:tbl>
    <w:p w14:paraId="562E79F1" w14:textId="77777777" w:rsidR="004772AC" w:rsidRDefault="004772A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4772AC" w:rsidRPr="00881AC0" w14:paraId="19CB82E8" w14:textId="77777777" w:rsidTr="00F00FA4">
        <w:trPr>
          <w:cantSplit/>
        </w:trPr>
        <w:tc>
          <w:tcPr>
            <w:tcW w:w="794" w:type="dxa"/>
          </w:tcPr>
          <w:p w14:paraId="4784B1F9" w14:textId="77777777" w:rsidR="004772AC" w:rsidRPr="00881AC0" w:rsidRDefault="004772AC" w:rsidP="00F00FA4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8AC6C82" w14:textId="77777777" w:rsidR="004772AC" w:rsidRPr="00881AC0" w:rsidRDefault="004772AC" w:rsidP="00F00FA4">
            <w:pPr>
              <w:pStyle w:val="a3"/>
              <w:rPr>
                <w:rStyle w:val="StyleComplexNazanin"/>
                <w:rFonts w:asciiTheme="majorBidi" w:hAnsiTheme="majorBidi" w:cs="B Nazanin" w:hint="cs"/>
                <w:color w:val="000000" w:themeColor="text1"/>
                <w:lang w:bidi="fa-IR"/>
              </w:rPr>
            </w:pPr>
            <w:r w:rsidRPr="00881AC0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دستور عمل شناسایی، مشاوره و درمان هپاتیت های ویروسی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B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و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C</w:t>
            </w:r>
          </w:p>
        </w:tc>
      </w:tr>
      <w:tr w:rsidR="004772AC" w:rsidRPr="00881AC0" w14:paraId="4E28229C" w14:textId="77777777" w:rsidTr="00F00FA4">
        <w:trPr>
          <w:cantSplit/>
        </w:trPr>
        <w:tc>
          <w:tcPr>
            <w:tcW w:w="794" w:type="dxa"/>
            <w:vAlign w:val="center"/>
          </w:tcPr>
          <w:p w14:paraId="2F69C34B" w14:textId="77777777" w:rsidR="004772AC" w:rsidRPr="00881AC0" w:rsidRDefault="004772AC" w:rsidP="00F00FA4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775D2E4" w14:textId="08018B19" w:rsidR="004772AC" w:rsidRPr="00881AC0" w:rsidRDefault="00DB05E2" w:rsidP="00F00FA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بالاترین شیوع هپاتیت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B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در کدام استان مشاهده شده است؟</w:t>
            </w:r>
          </w:p>
        </w:tc>
      </w:tr>
      <w:tr w:rsidR="004772AC" w:rsidRPr="00881AC0" w14:paraId="20578835" w14:textId="77777777" w:rsidTr="00F00FA4">
        <w:trPr>
          <w:cantSplit/>
        </w:trPr>
        <w:tc>
          <w:tcPr>
            <w:tcW w:w="794" w:type="dxa"/>
          </w:tcPr>
          <w:p w14:paraId="74C493D5" w14:textId="77777777" w:rsidR="004772AC" w:rsidRPr="00881AC0" w:rsidRDefault="004772AC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468586D" w14:textId="77777777" w:rsidR="004772AC" w:rsidRPr="00881AC0" w:rsidRDefault="004772AC" w:rsidP="00F00FA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DB05E2">
              <w:rPr>
                <w:rStyle w:val="StyleComplexNazanin"/>
                <w:rFonts w:asciiTheme="majorBidi" w:hAnsiTheme="majorBidi" w:cs="B Nazanin"/>
                <w:color w:val="000000" w:themeColor="text1"/>
                <w:highlight w:val="yellow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21525CA" w14:textId="63B77C31" w:rsidR="004772AC" w:rsidRPr="00C1091C" w:rsidRDefault="00DB05E2" w:rsidP="00F00FA4">
            <w:pPr>
              <w:pStyle w:val="a0"/>
              <w:keepNext/>
              <w:keepLines/>
              <w:jc w:val="left"/>
              <w:rPr>
                <w:rFonts w:ascii="Calibri" w:eastAsia="Calibri" w:hAnsi="Calibri" w:cstheme="minorBidi"/>
                <w:color w:val="000000" w:themeColor="text1"/>
              </w:rPr>
            </w:pPr>
            <w:r>
              <w:rPr>
                <w:rFonts w:ascii="Calibri" w:eastAsia="Calibri" w:hAnsi="Calibri" w:cstheme="minorBidi" w:hint="cs"/>
                <w:color w:val="000000" w:themeColor="text1"/>
                <w:rtl/>
              </w:rPr>
              <w:t xml:space="preserve">گلستان و سیستان و بلوچستان </w:t>
            </w:r>
          </w:p>
        </w:tc>
      </w:tr>
      <w:tr w:rsidR="004772AC" w:rsidRPr="00881AC0" w14:paraId="793DF7C0" w14:textId="77777777" w:rsidTr="00F00FA4">
        <w:trPr>
          <w:cantSplit/>
        </w:trPr>
        <w:tc>
          <w:tcPr>
            <w:tcW w:w="794" w:type="dxa"/>
          </w:tcPr>
          <w:p w14:paraId="59111A37" w14:textId="77777777" w:rsidR="004772AC" w:rsidRPr="00881AC0" w:rsidRDefault="004772AC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0279C55" w14:textId="77777777" w:rsidR="004772AC" w:rsidRPr="00881AC0" w:rsidRDefault="004772AC" w:rsidP="00F00FA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AA50F05" w14:textId="5D7B0451" w:rsidR="004772AC" w:rsidRPr="00881AC0" w:rsidRDefault="00DB05E2" w:rsidP="00F00FA4">
            <w:pPr>
              <w:pStyle w:val="a0"/>
              <w:keepNext/>
              <w:keepLines/>
              <w:jc w:val="left"/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آذربایجان شرقی و آذربایجان غربی </w:t>
            </w:r>
          </w:p>
        </w:tc>
      </w:tr>
      <w:tr w:rsidR="004772AC" w:rsidRPr="00881AC0" w14:paraId="708822FD" w14:textId="77777777" w:rsidTr="00F00FA4">
        <w:trPr>
          <w:cantSplit/>
        </w:trPr>
        <w:tc>
          <w:tcPr>
            <w:tcW w:w="794" w:type="dxa"/>
          </w:tcPr>
          <w:p w14:paraId="59566D29" w14:textId="77777777" w:rsidR="004772AC" w:rsidRPr="00881AC0" w:rsidRDefault="004772AC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3A6A884" w14:textId="77777777" w:rsidR="004772AC" w:rsidRPr="00881AC0" w:rsidRDefault="004772AC" w:rsidP="00F00FA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03607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B9BBC01" w14:textId="3238630C" w:rsidR="004772AC" w:rsidRPr="00881AC0" w:rsidRDefault="00DB05E2" w:rsidP="00F00FA4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تهران </w:t>
            </w:r>
          </w:p>
        </w:tc>
      </w:tr>
      <w:tr w:rsidR="004772AC" w:rsidRPr="00881AC0" w14:paraId="1934BC35" w14:textId="77777777" w:rsidTr="00F00FA4">
        <w:trPr>
          <w:cantSplit/>
        </w:trPr>
        <w:tc>
          <w:tcPr>
            <w:tcW w:w="794" w:type="dxa"/>
          </w:tcPr>
          <w:p w14:paraId="31B33FB1" w14:textId="77777777" w:rsidR="004772AC" w:rsidRPr="00881AC0" w:rsidRDefault="004772AC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49F45D6" w14:textId="77777777" w:rsidR="004772AC" w:rsidRPr="00881AC0" w:rsidRDefault="004772AC" w:rsidP="00F00FA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C8359A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D470918" w14:textId="6A96A5A1" w:rsidR="004772AC" w:rsidRPr="00881AC0" w:rsidRDefault="00DB05E2" w:rsidP="00F00FA4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کرمان و شیراز</w:t>
            </w:r>
          </w:p>
        </w:tc>
      </w:tr>
      <w:tr w:rsidR="004772AC" w:rsidRPr="00881AC0" w14:paraId="4EF4F5F7" w14:textId="77777777" w:rsidTr="00F00FA4">
        <w:trPr>
          <w:cantSplit/>
        </w:trPr>
        <w:tc>
          <w:tcPr>
            <w:tcW w:w="794" w:type="dxa"/>
          </w:tcPr>
          <w:p w14:paraId="1724F29B" w14:textId="77777777" w:rsidR="004772AC" w:rsidRPr="00881AC0" w:rsidRDefault="004772AC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F7BE45E" w14:textId="77777777" w:rsidR="004772AC" w:rsidRPr="00881AC0" w:rsidRDefault="004772AC" w:rsidP="00F00FA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دستور عمل شناسایی، مشاوره و درمان هپاتیت های ویروسی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B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و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C</w:t>
            </w:r>
          </w:p>
        </w:tc>
      </w:tr>
      <w:tr w:rsidR="004772AC" w:rsidRPr="00881AC0" w14:paraId="73FB8291" w14:textId="77777777" w:rsidTr="004772AC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DC79" w14:textId="77777777" w:rsidR="004772AC" w:rsidRPr="00881AC0" w:rsidRDefault="004772AC" w:rsidP="004772AC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DC56" w14:textId="77777777" w:rsidR="004772AC" w:rsidRPr="00881AC0" w:rsidRDefault="004772AC" w:rsidP="004772A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color w:val="000000" w:themeColor="text1"/>
                <w:lang w:bidi="fa-IR"/>
              </w:rPr>
            </w:pPr>
            <w:r w:rsidRPr="004772AC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دستور عمل شناسایی، مشاوره و درمان هپاتیت های ویروسی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B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و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C</w:t>
            </w:r>
          </w:p>
        </w:tc>
      </w:tr>
      <w:tr w:rsidR="004772AC" w:rsidRPr="00881AC0" w14:paraId="6F45E8C9" w14:textId="77777777" w:rsidTr="004772AC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DEC7" w14:textId="77777777" w:rsidR="004772AC" w:rsidRPr="00881AC0" w:rsidRDefault="004772AC" w:rsidP="004772AC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338F" w14:textId="7B5AD68C" w:rsidR="004772AC" w:rsidRPr="00881AC0" w:rsidRDefault="00F84C02" w:rsidP="004772AC">
            <w:pPr>
              <w:pStyle w:val="a2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دلیل اصلی عدم مراجعه بیماران به نظام شبکه برای دریافت خدمات در بیماران هپاتیت چیست؟</w:t>
            </w:r>
          </w:p>
        </w:tc>
      </w:tr>
      <w:tr w:rsidR="004772AC" w:rsidRPr="00881AC0" w14:paraId="270FBE8C" w14:textId="77777777" w:rsidTr="00F00FA4">
        <w:trPr>
          <w:cantSplit/>
        </w:trPr>
        <w:tc>
          <w:tcPr>
            <w:tcW w:w="794" w:type="dxa"/>
          </w:tcPr>
          <w:p w14:paraId="6800602D" w14:textId="77777777" w:rsidR="004772AC" w:rsidRPr="00881AC0" w:rsidRDefault="004772AC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176939C" w14:textId="77777777" w:rsidR="004772AC" w:rsidRPr="00881AC0" w:rsidRDefault="004772AC" w:rsidP="00F00FA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F6D4E">
              <w:rPr>
                <w:rStyle w:val="StyleComplexNazanin"/>
                <w:rFonts w:asciiTheme="majorBidi" w:hAnsiTheme="majorBidi" w:cs="B Nazanin"/>
                <w:color w:val="000000" w:themeColor="text1"/>
                <w:highlight w:val="yellow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D09ABC6" w14:textId="52E74EB1" w:rsidR="004772AC" w:rsidRPr="00C1091C" w:rsidRDefault="00FF6D4E" w:rsidP="00F00FA4">
            <w:pPr>
              <w:pStyle w:val="a0"/>
              <w:keepNext/>
              <w:keepLines/>
              <w:jc w:val="left"/>
              <w:rPr>
                <w:rFonts w:ascii="Calibri" w:eastAsia="Calibri" w:hAnsi="Calibri" w:cstheme="minorBidi"/>
                <w:color w:val="000000" w:themeColor="text1"/>
              </w:rPr>
            </w:pPr>
            <w:r w:rsidRPr="00FF6D4E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>مسائل اقتصادی، پایین بودن سواد سلامت، مسائل روحی و روانی و ماهیت پنهان بیماری</w:t>
            </w:r>
          </w:p>
        </w:tc>
      </w:tr>
      <w:tr w:rsidR="004772AC" w:rsidRPr="00881AC0" w14:paraId="2DF2CDAB" w14:textId="77777777" w:rsidTr="00F00FA4">
        <w:trPr>
          <w:cantSplit/>
        </w:trPr>
        <w:tc>
          <w:tcPr>
            <w:tcW w:w="794" w:type="dxa"/>
          </w:tcPr>
          <w:p w14:paraId="220DBED4" w14:textId="77777777" w:rsidR="004772AC" w:rsidRPr="00881AC0" w:rsidRDefault="004772AC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45E86D0" w14:textId="77777777" w:rsidR="004772AC" w:rsidRPr="00881AC0" w:rsidRDefault="004772AC" w:rsidP="00F00FA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9668B17" w14:textId="0D8C84F0" w:rsidR="004772AC" w:rsidRPr="00881AC0" w:rsidRDefault="005103E8" w:rsidP="00F00FA4">
            <w:pPr>
              <w:pStyle w:val="a0"/>
              <w:keepNext/>
              <w:keepLines/>
              <w:jc w:val="left"/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</w:pPr>
            <w:r w:rsidRPr="005103E8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>عدم پیگیری فعال توسط مراقبان سلامت</w:t>
            </w: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 </w:t>
            </w:r>
          </w:p>
        </w:tc>
      </w:tr>
      <w:tr w:rsidR="004772AC" w:rsidRPr="00881AC0" w14:paraId="5D4913C5" w14:textId="77777777" w:rsidTr="00F00FA4">
        <w:trPr>
          <w:cantSplit/>
        </w:trPr>
        <w:tc>
          <w:tcPr>
            <w:tcW w:w="794" w:type="dxa"/>
          </w:tcPr>
          <w:p w14:paraId="56C8EA91" w14:textId="77777777" w:rsidR="004772AC" w:rsidRPr="00881AC0" w:rsidRDefault="004772AC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4DBA785" w14:textId="77777777" w:rsidR="004772AC" w:rsidRPr="00881AC0" w:rsidRDefault="004772AC" w:rsidP="00F00FA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03607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9B69A45" w14:textId="22784CA3" w:rsidR="004772AC" w:rsidRPr="00881AC0" w:rsidRDefault="005103E8" w:rsidP="00F00FA4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 w:rsidRPr="005103E8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>هزینه بالا</w:t>
            </w:r>
          </w:p>
        </w:tc>
      </w:tr>
      <w:tr w:rsidR="004772AC" w:rsidRPr="00881AC0" w14:paraId="0C2B3592" w14:textId="77777777" w:rsidTr="00F00FA4">
        <w:trPr>
          <w:cantSplit/>
        </w:trPr>
        <w:tc>
          <w:tcPr>
            <w:tcW w:w="794" w:type="dxa"/>
          </w:tcPr>
          <w:p w14:paraId="57884A13" w14:textId="77777777" w:rsidR="004772AC" w:rsidRPr="00881AC0" w:rsidRDefault="004772AC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28EAF1E" w14:textId="77777777" w:rsidR="004772AC" w:rsidRPr="00881AC0" w:rsidRDefault="004772AC" w:rsidP="00F00FA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5103E8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6E0E12C" w14:textId="44DCB2CD" w:rsidR="004772AC" w:rsidRPr="00881AC0" w:rsidRDefault="005103E8" w:rsidP="00F00FA4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</w:rPr>
            </w:pPr>
            <w:r w:rsidRPr="005103E8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>همه موارد</w:t>
            </w:r>
          </w:p>
        </w:tc>
      </w:tr>
      <w:tr w:rsidR="004772AC" w:rsidRPr="00881AC0" w14:paraId="7457300B" w14:textId="77777777" w:rsidTr="00F00FA4">
        <w:trPr>
          <w:cantSplit/>
        </w:trPr>
        <w:tc>
          <w:tcPr>
            <w:tcW w:w="794" w:type="dxa"/>
          </w:tcPr>
          <w:p w14:paraId="70B2DAAF" w14:textId="77777777" w:rsidR="004772AC" w:rsidRPr="00881AC0" w:rsidRDefault="004772AC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87C51B4" w14:textId="77777777" w:rsidR="004772AC" w:rsidRPr="00881AC0" w:rsidRDefault="004772AC" w:rsidP="00F00FA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دستور عمل شناسایی، مشاوره و درمان هپاتیت های ویروسی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B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و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C</w:t>
            </w:r>
          </w:p>
        </w:tc>
      </w:tr>
      <w:tr w:rsidR="004772AC" w:rsidRPr="00881AC0" w14:paraId="3252A8B3" w14:textId="77777777" w:rsidTr="004772AC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050A" w14:textId="77777777" w:rsidR="004772AC" w:rsidRPr="00881AC0" w:rsidRDefault="004772AC" w:rsidP="004772AC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31F8" w14:textId="77777777" w:rsidR="004772AC" w:rsidRPr="00881AC0" w:rsidRDefault="004772AC" w:rsidP="004772A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color w:val="000000" w:themeColor="text1"/>
                <w:lang w:bidi="fa-IR"/>
              </w:rPr>
            </w:pPr>
            <w:r w:rsidRPr="004772AC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دستور عمل شناسایی، مشاوره و درمان هپاتیت های ویروسی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B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و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C</w:t>
            </w:r>
          </w:p>
        </w:tc>
      </w:tr>
      <w:tr w:rsidR="004772AC" w:rsidRPr="00881AC0" w14:paraId="02EECB63" w14:textId="77777777" w:rsidTr="004772AC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97F2" w14:textId="77777777" w:rsidR="004772AC" w:rsidRPr="00881AC0" w:rsidRDefault="004772AC" w:rsidP="004772AC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EC3E" w14:textId="4A5AA2AA" w:rsidR="004772AC" w:rsidRPr="00881AC0" w:rsidRDefault="005103E8" w:rsidP="004772AC">
            <w:pPr>
              <w:pStyle w:val="a2"/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</w:pPr>
            <w:r w:rsidRPr="005103E8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بهتر</w:t>
            </w:r>
            <w:r w:rsidRPr="005103E8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5103E8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ن</w:t>
            </w:r>
            <w:r w:rsidRPr="005103E8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استراتژ</w:t>
            </w:r>
            <w:r w:rsidRPr="005103E8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5103E8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برا</w:t>
            </w:r>
            <w:r w:rsidRPr="005103E8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5103E8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پ</w:t>
            </w:r>
            <w:r w:rsidRPr="005103E8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5103E8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شگ</w:t>
            </w:r>
            <w:r w:rsidRPr="005103E8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5103E8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ر</w:t>
            </w:r>
            <w:r w:rsidRPr="005103E8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5103E8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از هپات</w:t>
            </w:r>
            <w:r w:rsidRPr="005103E8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5103E8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ت</w:t>
            </w:r>
            <w:r w:rsidRPr="005103E8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</w:t>
            </w:r>
            <w:r w:rsidRPr="005103E8"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C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چیست؟</w:t>
            </w:r>
          </w:p>
        </w:tc>
      </w:tr>
      <w:tr w:rsidR="004772AC" w:rsidRPr="00881AC0" w14:paraId="5745CE9A" w14:textId="77777777" w:rsidTr="00F00FA4">
        <w:trPr>
          <w:cantSplit/>
        </w:trPr>
        <w:tc>
          <w:tcPr>
            <w:tcW w:w="794" w:type="dxa"/>
          </w:tcPr>
          <w:p w14:paraId="1DFD45AC" w14:textId="77777777" w:rsidR="004772AC" w:rsidRPr="00881AC0" w:rsidRDefault="004772AC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8668D83" w14:textId="77777777" w:rsidR="004772AC" w:rsidRPr="00881AC0" w:rsidRDefault="004772AC" w:rsidP="00F00FA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5103E8">
              <w:rPr>
                <w:rStyle w:val="StyleComplexNazanin"/>
                <w:rFonts w:asciiTheme="majorBidi" w:hAnsiTheme="majorBidi" w:cs="B Nazanin"/>
                <w:color w:val="000000" w:themeColor="text1"/>
                <w:highlight w:val="yellow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14FA3A5" w14:textId="1EBEA827" w:rsidR="004772AC" w:rsidRPr="00C1091C" w:rsidRDefault="005103E8" w:rsidP="00F00FA4">
            <w:pPr>
              <w:pStyle w:val="a0"/>
              <w:keepNext/>
              <w:keepLines/>
              <w:jc w:val="left"/>
              <w:rPr>
                <w:rFonts w:ascii="Calibri" w:eastAsia="Calibri" w:hAnsi="Calibri" w:cstheme="minorBidi"/>
                <w:color w:val="000000" w:themeColor="text1"/>
              </w:rPr>
            </w:pPr>
            <w:r w:rsidRPr="005103E8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  <w:r w:rsidRPr="005103E8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5103E8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مار</w:t>
            </w:r>
            <w:r w:rsidRPr="005103E8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5103E8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اب</w:t>
            </w:r>
            <w:r w:rsidRPr="005103E8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5103E8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و درمان مبتلا</w:t>
            </w:r>
            <w:r w:rsidRPr="005103E8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5103E8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ان</w:t>
            </w:r>
            <w:r w:rsidRPr="005103E8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</w:t>
            </w:r>
          </w:p>
        </w:tc>
      </w:tr>
      <w:tr w:rsidR="004772AC" w:rsidRPr="00881AC0" w14:paraId="43F03BCC" w14:textId="77777777" w:rsidTr="00F00FA4">
        <w:trPr>
          <w:cantSplit/>
        </w:trPr>
        <w:tc>
          <w:tcPr>
            <w:tcW w:w="794" w:type="dxa"/>
          </w:tcPr>
          <w:p w14:paraId="2C13C5BC" w14:textId="77777777" w:rsidR="004772AC" w:rsidRPr="00881AC0" w:rsidRDefault="004772AC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D958455" w14:textId="77777777" w:rsidR="004772AC" w:rsidRPr="00881AC0" w:rsidRDefault="004772AC" w:rsidP="00F00FA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C026BD9" w14:textId="5B34034F" w:rsidR="004772AC" w:rsidRPr="00881AC0" w:rsidRDefault="005103E8" w:rsidP="00F00FA4">
            <w:pPr>
              <w:pStyle w:val="a0"/>
              <w:keepNext/>
              <w:keepLines/>
              <w:jc w:val="left"/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آموزش</w:t>
            </w:r>
          </w:p>
        </w:tc>
      </w:tr>
      <w:tr w:rsidR="004772AC" w:rsidRPr="00881AC0" w14:paraId="4611D3E5" w14:textId="77777777" w:rsidTr="00F00FA4">
        <w:trPr>
          <w:cantSplit/>
        </w:trPr>
        <w:tc>
          <w:tcPr>
            <w:tcW w:w="794" w:type="dxa"/>
          </w:tcPr>
          <w:p w14:paraId="7232E463" w14:textId="77777777" w:rsidR="004772AC" w:rsidRPr="00881AC0" w:rsidRDefault="004772AC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5709DA8" w14:textId="77777777" w:rsidR="004772AC" w:rsidRPr="00881AC0" w:rsidRDefault="004772AC" w:rsidP="00F00FA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03607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C5CFAE3" w14:textId="2F303821" w:rsidR="004772AC" w:rsidRPr="00881AC0" w:rsidRDefault="005103E8" w:rsidP="00F00FA4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واکسیناسیون </w:t>
            </w:r>
          </w:p>
        </w:tc>
      </w:tr>
      <w:tr w:rsidR="004772AC" w:rsidRPr="00881AC0" w14:paraId="467CDD0E" w14:textId="77777777" w:rsidTr="00F00FA4">
        <w:trPr>
          <w:cantSplit/>
        </w:trPr>
        <w:tc>
          <w:tcPr>
            <w:tcW w:w="794" w:type="dxa"/>
          </w:tcPr>
          <w:p w14:paraId="34FAD4BB" w14:textId="77777777" w:rsidR="004772AC" w:rsidRPr="00881AC0" w:rsidRDefault="004772AC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5BFC9ED" w14:textId="77777777" w:rsidR="004772AC" w:rsidRPr="00881AC0" w:rsidRDefault="004772AC" w:rsidP="00F00FA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5103E8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9B24137" w14:textId="0F8D45BC" w:rsidR="004772AC" w:rsidRPr="00881AC0" w:rsidRDefault="005103E8" w:rsidP="00F00FA4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الف و ب</w:t>
            </w:r>
          </w:p>
        </w:tc>
      </w:tr>
      <w:tr w:rsidR="004772AC" w:rsidRPr="00881AC0" w14:paraId="700B1096" w14:textId="77777777" w:rsidTr="00F00FA4">
        <w:trPr>
          <w:cantSplit/>
        </w:trPr>
        <w:tc>
          <w:tcPr>
            <w:tcW w:w="794" w:type="dxa"/>
          </w:tcPr>
          <w:p w14:paraId="3F394883" w14:textId="77777777" w:rsidR="004772AC" w:rsidRPr="00881AC0" w:rsidRDefault="004772AC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39FAF0C" w14:textId="77777777" w:rsidR="004772AC" w:rsidRPr="00881AC0" w:rsidRDefault="004772AC" w:rsidP="00F00FA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دستور عمل شناسایی، مشاوره و درمان هپاتیت های ویروسی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B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و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C</w:t>
            </w:r>
          </w:p>
        </w:tc>
      </w:tr>
      <w:tr w:rsidR="004772AC" w:rsidRPr="00881AC0" w14:paraId="588C63C5" w14:textId="77777777" w:rsidTr="004772AC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314A" w14:textId="77777777" w:rsidR="004772AC" w:rsidRPr="00881AC0" w:rsidRDefault="004772AC" w:rsidP="004772AC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EC2D" w14:textId="77777777" w:rsidR="004772AC" w:rsidRPr="00881AC0" w:rsidRDefault="004772AC" w:rsidP="004772A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color w:val="000000" w:themeColor="text1"/>
                <w:lang w:bidi="fa-IR"/>
              </w:rPr>
            </w:pPr>
            <w:r w:rsidRPr="004772AC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دستور عمل شناسایی، مشاوره و درمان هپاتیت های ویروسی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B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و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C</w:t>
            </w:r>
          </w:p>
        </w:tc>
      </w:tr>
      <w:tr w:rsidR="004772AC" w:rsidRPr="00881AC0" w14:paraId="04418AB8" w14:textId="77777777" w:rsidTr="004772AC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6C36" w14:textId="77777777" w:rsidR="004772AC" w:rsidRPr="00881AC0" w:rsidRDefault="004772AC" w:rsidP="004772AC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1FD2" w14:textId="1877CAD4" w:rsidR="004772AC" w:rsidRPr="00881AC0" w:rsidRDefault="00835BFB" w:rsidP="004772AC">
            <w:pPr>
              <w:pStyle w:val="a2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در تععین نوع دارو کدامیک مهم تر است؟</w:t>
            </w:r>
          </w:p>
        </w:tc>
      </w:tr>
      <w:tr w:rsidR="004772AC" w:rsidRPr="00881AC0" w14:paraId="302A655A" w14:textId="77777777" w:rsidTr="00F00FA4">
        <w:trPr>
          <w:cantSplit/>
        </w:trPr>
        <w:tc>
          <w:tcPr>
            <w:tcW w:w="794" w:type="dxa"/>
          </w:tcPr>
          <w:p w14:paraId="617356A2" w14:textId="77777777" w:rsidR="004772AC" w:rsidRPr="00881AC0" w:rsidRDefault="004772AC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0CF81FC" w14:textId="77777777" w:rsidR="004772AC" w:rsidRPr="00881AC0" w:rsidRDefault="004772AC" w:rsidP="00F00FA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35BFB">
              <w:rPr>
                <w:rStyle w:val="StyleComplexNazanin"/>
                <w:rFonts w:asciiTheme="majorBidi" w:hAnsiTheme="majorBidi" w:cs="B Nazanin"/>
                <w:color w:val="000000" w:themeColor="text1"/>
                <w:highlight w:val="yellow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3BA610F" w14:textId="5E7ADE90" w:rsidR="004772AC" w:rsidRPr="00C1091C" w:rsidRDefault="00835BFB" w:rsidP="00F00FA4">
            <w:pPr>
              <w:pStyle w:val="a0"/>
              <w:keepNext/>
              <w:keepLines/>
              <w:jc w:val="left"/>
              <w:rPr>
                <w:rFonts w:ascii="Calibri" w:eastAsia="Calibri" w:hAnsi="Calibri" w:cstheme="minorBidi"/>
                <w:color w:val="000000" w:themeColor="text1"/>
              </w:rPr>
            </w:pPr>
            <w:r>
              <w:rPr>
                <w:rFonts w:ascii="Calibri" w:eastAsia="Calibri" w:hAnsi="Calibri" w:cstheme="minorBidi" w:hint="cs"/>
                <w:color w:val="000000" w:themeColor="text1"/>
                <w:rtl/>
              </w:rPr>
              <w:t xml:space="preserve">سن </w:t>
            </w:r>
          </w:p>
        </w:tc>
      </w:tr>
      <w:tr w:rsidR="004772AC" w:rsidRPr="00881AC0" w14:paraId="0E25A049" w14:textId="77777777" w:rsidTr="00F00FA4">
        <w:trPr>
          <w:cantSplit/>
        </w:trPr>
        <w:tc>
          <w:tcPr>
            <w:tcW w:w="794" w:type="dxa"/>
          </w:tcPr>
          <w:p w14:paraId="657EEC8F" w14:textId="77777777" w:rsidR="004772AC" w:rsidRPr="00881AC0" w:rsidRDefault="004772AC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14612FF" w14:textId="77777777" w:rsidR="004772AC" w:rsidRPr="00881AC0" w:rsidRDefault="004772AC" w:rsidP="00F00FA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853B3CE" w14:textId="2330A11B" w:rsidR="004772AC" w:rsidRPr="00881AC0" w:rsidRDefault="00835BFB" w:rsidP="00F00FA4">
            <w:pPr>
              <w:pStyle w:val="a0"/>
              <w:keepNext/>
              <w:keepLines/>
              <w:jc w:val="left"/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جنس</w:t>
            </w:r>
          </w:p>
        </w:tc>
      </w:tr>
      <w:tr w:rsidR="004772AC" w:rsidRPr="00881AC0" w14:paraId="0823E655" w14:textId="77777777" w:rsidTr="00F00FA4">
        <w:trPr>
          <w:cantSplit/>
        </w:trPr>
        <w:tc>
          <w:tcPr>
            <w:tcW w:w="794" w:type="dxa"/>
          </w:tcPr>
          <w:p w14:paraId="5482B7B5" w14:textId="77777777" w:rsidR="004772AC" w:rsidRPr="00881AC0" w:rsidRDefault="004772AC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5CE7485" w14:textId="77777777" w:rsidR="004772AC" w:rsidRPr="00881AC0" w:rsidRDefault="004772AC" w:rsidP="00F00FA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03607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C58DD05" w14:textId="11C7E14F" w:rsidR="004772AC" w:rsidRPr="00881AC0" w:rsidRDefault="00835BFB" w:rsidP="00F00FA4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نژاد </w:t>
            </w:r>
          </w:p>
        </w:tc>
      </w:tr>
      <w:tr w:rsidR="004772AC" w:rsidRPr="00881AC0" w14:paraId="639B2AEF" w14:textId="77777777" w:rsidTr="00F00FA4">
        <w:trPr>
          <w:cantSplit/>
        </w:trPr>
        <w:tc>
          <w:tcPr>
            <w:tcW w:w="794" w:type="dxa"/>
          </w:tcPr>
          <w:p w14:paraId="6447F25D" w14:textId="77777777" w:rsidR="004772AC" w:rsidRPr="00881AC0" w:rsidRDefault="004772AC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729CF6C" w14:textId="77777777" w:rsidR="004772AC" w:rsidRPr="00881AC0" w:rsidRDefault="004772AC" w:rsidP="00F00FA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35BFB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A0742D1" w14:textId="2C796F93" w:rsidR="004772AC" w:rsidRPr="00881AC0" w:rsidRDefault="00835BFB" w:rsidP="00F00FA4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طبقه اجتماعی</w:t>
            </w:r>
          </w:p>
        </w:tc>
      </w:tr>
      <w:tr w:rsidR="004772AC" w:rsidRPr="00881AC0" w14:paraId="31D3B66C" w14:textId="77777777" w:rsidTr="00F00FA4">
        <w:trPr>
          <w:cantSplit/>
        </w:trPr>
        <w:tc>
          <w:tcPr>
            <w:tcW w:w="794" w:type="dxa"/>
          </w:tcPr>
          <w:p w14:paraId="52CAF8F3" w14:textId="77777777" w:rsidR="004772AC" w:rsidRPr="00881AC0" w:rsidRDefault="004772AC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FBD7238" w14:textId="77777777" w:rsidR="004772AC" w:rsidRPr="00881AC0" w:rsidRDefault="004772AC" w:rsidP="00F00FA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دستور عمل شناسایی، مشاوره و درمان هپاتیت های ویروسی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B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و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C</w:t>
            </w:r>
          </w:p>
        </w:tc>
      </w:tr>
      <w:tr w:rsidR="004772AC" w:rsidRPr="00881AC0" w14:paraId="7014C30B" w14:textId="77777777" w:rsidTr="004772AC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0C2D" w14:textId="77777777" w:rsidR="004772AC" w:rsidRPr="00881AC0" w:rsidRDefault="004772AC" w:rsidP="004772AC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E400" w14:textId="77777777" w:rsidR="004772AC" w:rsidRPr="00881AC0" w:rsidRDefault="004772AC" w:rsidP="004772A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color w:val="000000" w:themeColor="text1"/>
                <w:lang w:bidi="fa-IR"/>
              </w:rPr>
            </w:pPr>
            <w:r w:rsidRPr="004772AC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دستور عمل شناسایی، مشاوره و درمان هپاتیت های ویروسی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B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و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C</w:t>
            </w:r>
          </w:p>
        </w:tc>
      </w:tr>
      <w:tr w:rsidR="004772AC" w:rsidRPr="00881AC0" w14:paraId="0C85F5D6" w14:textId="77777777" w:rsidTr="004772AC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5E53" w14:textId="77777777" w:rsidR="004772AC" w:rsidRPr="00881AC0" w:rsidRDefault="004772AC" w:rsidP="004772AC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948E" w14:textId="4F819113" w:rsidR="004772AC" w:rsidRPr="00881AC0" w:rsidRDefault="00076E84" w:rsidP="004772AC">
            <w:pPr>
              <w:pStyle w:val="a2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کدام عبارت صحیح است؟</w:t>
            </w:r>
          </w:p>
        </w:tc>
      </w:tr>
      <w:tr w:rsidR="004772AC" w:rsidRPr="00881AC0" w14:paraId="00ABB580" w14:textId="77777777" w:rsidTr="00F00FA4">
        <w:trPr>
          <w:cantSplit/>
        </w:trPr>
        <w:tc>
          <w:tcPr>
            <w:tcW w:w="794" w:type="dxa"/>
          </w:tcPr>
          <w:p w14:paraId="0A34DBF3" w14:textId="77777777" w:rsidR="004772AC" w:rsidRPr="00881AC0" w:rsidRDefault="004772AC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8E6BE83" w14:textId="77777777" w:rsidR="004772AC" w:rsidRPr="00881AC0" w:rsidRDefault="004772AC" w:rsidP="00F00FA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EF3107">
              <w:rPr>
                <w:rStyle w:val="StyleComplexNazanin"/>
                <w:rFonts w:asciiTheme="majorBidi" w:hAnsiTheme="majorBidi" w:cs="B Nazanin"/>
                <w:color w:val="000000" w:themeColor="text1"/>
                <w:highlight w:val="yellow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7277B23" w14:textId="51291E78" w:rsidR="004772AC" w:rsidRPr="00001F78" w:rsidRDefault="00076E84" w:rsidP="00F00FA4">
            <w:pPr>
              <w:pStyle w:val="a0"/>
              <w:keepNext/>
              <w:keepLines/>
              <w:jc w:val="left"/>
              <w:rPr>
                <w:rFonts w:ascii="Calibri" w:eastAsia="Calibri" w:hAnsi="Calibri" w:cstheme="minorBidi" w:hint="cs"/>
                <w:b/>
                <w:bCs w:val="0"/>
                <w:color w:val="000000" w:themeColor="text1"/>
                <w:rtl/>
              </w:rPr>
            </w:pPr>
            <w:r w:rsidRPr="00001F78">
              <w:rPr>
                <w:rFonts w:ascii="Calibri" w:eastAsia="Calibri" w:hAnsi="Calibri" w:cs="Arial" w:hint="cs"/>
                <w:b/>
                <w:bCs w:val="0"/>
                <w:color w:val="000000" w:themeColor="text1"/>
                <w:rtl/>
              </w:rPr>
              <w:t xml:space="preserve">در </w:t>
            </w:r>
            <w:r w:rsidRPr="00001F78">
              <w:rPr>
                <w:rFonts w:ascii="Calibri" w:eastAsia="Calibri" w:hAnsi="Calibri" w:cs="Arial"/>
                <w:b/>
                <w:bCs w:val="0"/>
                <w:color w:val="000000" w:themeColor="text1"/>
                <w:rtl/>
              </w:rPr>
              <w:t xml:space="preserve"> زنان باردار فقط </w:t>
            </w:r>
            <w:r w:rsidRPr="00001F78">
              <w:rPr>
                <w:rFonts w:ascii="Calibri" w:eastAsia="Calibri" w:hAnsi="Calibri" w:cs="Arial" w:hint="cs"/>
                <w:b/>
                <w:bCs w:val="0"/>
                <w:color w:val="000000" w:themeColor="text1"/>
                <w:rtl/>
              </w:rPr>
              <w:t xml:space="preserve">بررسی </w:t>
            </w:r>
            <w:r w:rsidRPr="00001F78">
              <w:rPr>
                <w:rFonts w:ascii="Calibri" w:eastAsia="Calibri" w:hAnsi="Calibri" w:cs="Arial"/>
                <w:b/>
                <w:bCs w:val="0"/>
                <w:color w:val="000000" w:themeColor="text1"/>
                <w:rtl/>
              </w:rPr>
              <w:t>هپات</w:t>
            </w:r>
            <w:r w:rsidRPr="00001F78">
              <w:rPr>
                <w:rFonts w:ascii="Calibri" w:eastAsia="Calibri" w:hAnsi="Calibri" w:cs="Arial" w:hint="cs"/>
                <w:b/>
                <w:bCs w:val="0"/>
                <w:color w:val="000000" w:themeColor="text1"/>
                <w:rtl/>
              </w:rPr>
              <w:t>ی</w:t>
            </w:r>
            <w:r w:rsidRPr="00001F78">
              <w:rPr>
                <w:rFonts w:ascii="Calibri" w:eastAsia="Calibri" w:hAnsi="Calibri" w:cs="Arial" w:hint="eastAsia"/>
                <w:b/>
                <w:bCs w:val="0"/>
                <w:color w:val="000000" w:themeColor="text1"/>
                <w:rtl/>
              </w:rPr>
              <w:t>ت</w:t>
            </w:r>
            <w:r w:rsidRPr="00001F78">
              <w:rPr>
                <w:rFonts w:ascii="Calibri" w:eastAsia="Calibri" w:hAnsi="Calibri" w:cs="Arial"/>
                <w:b/>
                <w:bCs w:val="0"/>
                <w:color w:val="000000" w:themeColor="text1"/>
                <w:rtl/>
              </w:rPr>
              <w:t xml:space="preserve"> </w:t>
            </w:r>
            <w:r w:rsidRPr="00001F78">
              <w:rPr>
                <w:rFonts w:ascii="Calibri" w:eastAsia="Calibri" w:hAnsi="Calibri" w:cs="Arial"/>
                <w:b/>
                <w:bCs w:val="0"/>
                <w:color w:val="000000" w:themeColor="text1"/>
              </w:rPr>
              <w:t xml:space="preserve">B </w:t>
            </w:r>
            <w:r w:rsidRPr="00001F78">
              <w:rPr>
                <w:rFonts w:ascii="Calibri" w:eastAsia="Calibri" w:hAnsi="Calibri" w:cs="Arial" w:hint="cs"/>
                <w:b/>
                <w:bCs w:val="0"/>
                <w:color w:val="000000" w:themeColor="text1"/>
                <w:rtl/>
              </w:rPr>
              <w:t>لازمست.</w:t>
            </w:r>
          </w:p>
        </w:tc>
      </w:tr>
      <w:tr w:rsidR="004772AC" w:rsidRPr="00881AC0" w14:paraId="16E967EA" w14:textId="77777777" w:rsidTr="00F00FA4">
        <w:trPr>
          <w:cantSplit/>
        </w:trPr>
        <w:tc>
          <w:tcPr>
            <w:tcW w:w="794" w:type="dxa"/>
          </w:tcPr>
          <w:p w14:paraId="565EA36D" w14:textId="77777777" w:rsidR="004772AC" w:rsidRPr="00881AC0" w:rsidRDefault="004772AC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7B061B9" w14:textId="77777777" w:rsidR="004772AC" w:rsidRPr="00881AC0" w:rsidRDefault="004772AC" w:rsidP="00F00FA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4A19BF9" w14:textId="509DABD7" w:rsidR="004772AC" w:rsidRPr="00001F78" w:rsidRDefault="00076E84" w:rsidP="00F00FA4">
            <w:pPr>
              <w:pStyle w:val="a0"/>
              <w:keepNext/>
              <w:keepLines/>
              <w:jc w:val="left"/>
              <w:rPr>
                <w:rFonts w:ascii="Calibri" w:eastAsia="Calibri" w:hAnsi="Calibri" w:cs="B Nazanin" w:hint="cs"/>
                <w:b/>
                <w:bCs w:val="0"/>
                <w:color w:val="000000" w:themeColor="text1"/>
                <w:rtl/>
              </w:rPr>
            </w:pPr>
            <w:r w:rsidRPr="00001F78">
              <w:rPr>
                <w:rFonts w:ascii="Calibri" w:eastAsia="Calibri" w:hAnsi="Calibri" w:cs="Arial" w:hint="cs"/>
                <w:b/>
                <w:bCs w:val="0"/>
                <w:color w:val="000000" w:themeColor="text1"/>
                <w:rtl/>
              </w:rPr>
              <w:t xml:space="preserve">در </w:t>
            </w:r>
            <w:r w:rsidRPr="00001F78">
              <w:rPr>
                <w:rFonts w:ascii="Calibri" w:eastAsia="Calibri" w:hAnsi="Calibri" w:cs="Arial"/>
                <w:b/>
                <w:bCs w:val="0"/>
                <w:color w:val="000000" w:themeColor="text1"/>
                <w:rtl/>
              </w:rPr>
              <w:t xml:space="preserve"> زنان باردار فقط </w:t>
            </w:r>
            <w:r w:rsidRPr="00001F78">
              <w:rPr>
                <w:rFonts w:ascii="Calibri" w:eastAsia="Calibri" w:hAnsi="Calibri" w:cs="Arial" w:hint="cs"/>
                <w:b/>
                <w:bCs w:val="0"/>
                <w:color w:val="000000" w:themeColor="text1"/>
                <w:rtl/>
              </w:rPr>
              <w:t xml:space="preserve">بررسی </w:t>
            </w:r>
            <w:r w:rsidRPr="00001F78">
              <w:rPr>
                <w:rFonts w:ascii="Calibri" w:eastAsia="Calibri" w:hAnsi="Calibri" w:cs="Arial"/>
                <w:b/>
                <w:bCs w:val="0"/>
                <w:color w:val="000000" w:themeColor="text1"/>
                <w:rtl/>
              </w:rPr>
              <w:t>هپات</w:t>
            </w:r>
            <w:r w:rsidRPr="00001F78">
              <w:rPr>
                <w:rFonts w:ascii="Calibri" w:eastAsia="Calibri" w:hAnsi="Calibri" w:cs="Arial" w:hint="cs"/>
                <w:b/>
                <w:bCs w:val="0"/>
                <w:color w:val="000000" w:themeColor="text1"/>
                <w:rtl/>
              </w:rPr>
              <w:t>ی</w:t>
            </w:r>
            <w:r w:rsidRPr="00001F78">
              <w:rPr>
                <w:rFonts w:ascii="Calibri" w:eastAsia="Calibri" w:hAnsi="Calibri" w:cs="Arial" w:hint="eastAsia"/>
                <w:b/>
                <w:bCs w:val="0"/>
                <w:color w:val="000000" w:themeColor="text1"/>
                <w:rtl/>
              </w:rPr>
              <w:t>ت</w:t>
            </w:r>
            <w:r w:rsidRPr="00001F78">
              <w:rPr>
                <w:rFonts w:ascii="Calibri" w:eastAsia="Calibri" w:hAnsi="Calibri" w:cs="Arial"/>
                <w:b/>
                <w:bCs w:val="0"/>
                <w:color w:val="000000" w:themeColor="text1"/>
                <w:rtl/>
              </w:rPr>
              <w:t xml:space="preserve"> </w:t>
            </w:r>
            <w:r w:rsidRPr="00001F78">
              <w:rPr>
                <w:rFonts w:ascii="Calibri" w:eastAsia="Calibri" w:hAnsi="Calibri" w:cs="Arial"/>
                <w:b/>
                <w:bCs w:val="0"/>
                <w:color w:val="000000" w:themeColor="text1"/>
              </w:rPr>
              <w:t>C</w:t>
            </w:r>
            <w:r w:rsidRPr="00001F78">
              <w:rPr>
                <w:rFonts w:ascii="Calibri" w:eastAsia="Calibri" w:hAnsi="Calibri" w:cs="Arial"/>
                <w:b/>
                <w:bCs w:val="0"/>
                <w:color w:val="000000" w:themeColor="text1"/>
              </w:rPr>
              <w:t xml:space="preserve"> </w:t>
            </w:r>
            <w:r w:rsidRPr="00001F78">
              <w:rPr>
                <w:rFonts w:ascii="Calibri" w:eastAsia="Calibri" w:hAnsi="Calibri" w:cs="Arial" w:hint="cs"/>
                <w:b/>
                <w:bCs w:val="0"/>
                <w:color w:val="000000" w:themeColor="text1"/>
                <w:rtl/>
              </w:rPr>
              <w:t>لازمست.</w:t>
            </w:r>
          </w:p>
        </w:tc>
      </w:tr>
      <w:tr w:rsidR="004772AC" w:rsidRPr="00881AC0" w14:paraId="327ABC24" w14:textId="77777777" w:rsidTr="00F00FA4">
        <w:trPr>
          <w:cantSplit/>
        </w:trPr>
        <w:tc>
          <w:tcPr>
            <w:tcW w:w="794" w:type="dxa"/>
          </w:tcPr>
          <w:p w14:paraId="1344484A" w14:textId="77777777" w:rsidR="004772AC" w:rsidRPr="00881AC0" w:rsidRDefault="004772AC" w:rsidP="00F00FA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D95EEEA" w14:textId="77777777" w:rsidR="004772AC" w:rsidRPr="00881AC0" w:rsidRDefault="004772AC" w:rsidP="00F00FA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03607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BFB4B0B" w14:textId="72DA508F" w:rsidR="004772AC" w:rsidRPr="00001F78" w:rsidRDefault="00076E84" w:rsidP="00F00FA4">
            <w:pPr>
              <w:pStyle w:val="a0"/>
              <w:keepNext/>
              <w:keepLines/>
              <w:jc w:val="left"/>
              <w:rPr>
                <w:rFonts w:ascii="Calibri" w:eastAsia="Calibri" w:hAnsi="Calibri" w:cs="B Nazanin" w:hint="cs"/>
                <w:b/>
                <w:bCs w:val="0"/>
                <w:color w:val="000000" w:themeColor="text1"/>
                <w:rtl/>
              </w:rPr>
            </w:pPr>
            <w:r w:rsidRPr="00001F78">
              <w:rPr>
                <w:rFonts w:ascii="Calibri" w:eastAsia="Calibri" w:hAnsi="Calibri" w:cs="Arial" w:hint="cs"/>
                <w:b/>
                <w:bCs w:val="0"/>
                <w:color w:val="000000" w:themeColor="text1"/>
                <w:rtl/>
              </w:rPr>
              <w:t xml:space="preserve">در </w:t>
            </w:r>
            <w:r w:rsidRPr="00001F78">
              <w:rPr>
                <w:rFonts w:ascii="Calibri" w:eastAsia="Calibri" w:hAnsi="Calibri" w:cs="Arial"/>
                <w:b/>
                <w:bCs w:val="0"/>
                <w:color w:val="000000" w:themeColor="text1"/>
                <w:rtl/>
              </w:rPr>
              <w:t xml:space="preserve"> زنان باردار </w:t>
            </w:r>
            <w:r w:rsidRPr="00001F78">
              <w:rPr>
                <w:rFonts w:ascii="Calibri" w:eastAsia="Calibri" w:hAnsi="Calibri" w:cs="Arial" w:hint="cs"/>
                <w:b/>
                <w:bCs w:val="0"/>
                <w:color w:val="000000" w:themeColor="text1"/>
                <w:rtl/>
              </w:rPr>
              <w:t xml:space="preserve">بررسی </w:t>
            </w:r>
            <w:r w:rsidRPr="00001F78">
              <w:rPr>
                <w:rFonts w:ascii="Calibri" w:eastAsia="Calibri" w:hAnsi="Calibri" w:cs="Arial"/>
                <w:b/>
                <w:bCs w:val="0"/>
                <w:color w:val="000000" w:themeColor="text1"/>
                <w:rtl/>
              </w:rPr>
              <w:t>هپات</w:t>
            </w:r>
            <w:r w:rsidRPr="00001F78">
              <w:rPr>
                <w:rFonts w:ascii="Calibri" w:eastAsia="Calibri" w:hAnsi="Calibri" w:cs="Arial" w:hint="cs"/>
                <w:b/>
                <w:bCs w:val="0"/>
                <w:color w:val="000000" w:themeColor="text1"/>
                <w:rtl/>
              </w:rPr>
              <w:t>ی</w:t>
            </w:r>
            <w:r w:rsidRPr="00001F78">
              <w:rPr>
                <w:rFonts w:ascii="Calibri" w:eastAsia="Calibri" w:hAnsi="Calibri" w:cs="Arial" w:hint="eastAsia"/>
                <w:b/>
                <w:bCs w:val="0"/>
                <w:color w:val="000000" w:themeColor="text1"/>
                <w:rtl/>
              </w:rPr>
              <w:t>ت</w:t>
            </w:r>
            <w:r w:rsidRPr="00001F78">
              <w:rPr>
                <w:rFonts w:ascii="Calibri" w:eastAsia="Calibri" w:hAnsi="Calibri" w:cs="Arial"/>
                <w:b/>
                <w:bCs w:val="0"/>
                <w:color w:val="000000" w:themeColor="text1"/>
                <w:rtl/>
              </w:rPr>
              <w:t xml:space="preserve"> </w:t>
            </w:r>
            <w:r w:rsidRPr="00001F78">
              <w:rPr>
                <w:rFonts w:ascii="Calibri" w:eastAsia="Calibri" w:hAnsi="Calibri" w:cs="Arial"/>
                <w:b/>
                <w:bCs w:val="0"/>
                <w:color w:val="000000" w:themeColor="text1"/>
              </w:rPr>
              <w:t xml:space="preserve">C </w:t>
            </w:r>
            <w:r w:rsidRPr="00001F78">
              <w:rPr>
                <w:rFonts w:ascii="Calibri" w:eastAsia="Calibri" w:hAnsi="Calibri" w:cs="Arial" w:hint="cs"/>
                <w:b/>
                <w:bCs w:val="0"/>
                <w:color w:val="000000" w:themeColor="text1"/>
                <w:rtl/>
              </w:rPr>
              <w:t xml:space="preserve"> و </w:t>
            </w:r>
            <w:r w:rsidRPr="00001F78">
              <w:rPr>
                <w:rFonts w:ascii="Calibri" w:eastAsia="Calibri" w:hAnsi="Calibri" w:cs="Arial"/>
                <w:b/>
                <w:bCs w:val="0"/>
                <w:color w:val="000000" w:themeColor="text1"/>
              </w:rPr>
              <w:t>B</w:t>
            </w:r>
            <w:r w:rsidRPr="00001F78">
              <w:rPr>
                <w:rFonts w:ascii="Calibri" w:eastAsia="Calibri" w:hAnsi="Calibri" w:cs="Arial" w:hint="cs"/>
                <w:b/>
                <w:bCs w:val="0"/>
                <w:color w:val="000000" w:themeColor="text1"/>
                <w:rtl/>
              </w:rPr>
              <w:t>لازمست.</w:t>
            </w:r>
          </w:p>
        </w:tc>
      </w:tr>
      <w:tr w:rsidR="00076E84" w:rsidRPr="00881AC0" w14:paraId="2073EC21" w14:textId="77777777" w:rsidTr="00F00FA4">
        <w:trPr>
          <w:cantSplit/>
        </w:trPr>
        <w:tc>
          <w:tcPr>
            <w:tcW w:w="794" w:type="dxa"/>
          </w:tcPr>
          <w:p w14:paraId="29906E12" w14:textId="77777777" w:rsidR="00076E84" w:rsidRPr="00881AC0" w:rsidRDefault="00076E84" w:rsidP="00076E8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4DB7CD6" w14:textId="77777777" w:rsidR="00076E84" w:rsidRPr="00881AC0" w:rsidRDefault="00076E84" w:rsidP="00076E8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35BFB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350DE7C" w14:textId="3111002A" w:rsidR="00076E84" w:rsidRPr="00001F78" w:rsidRDefault="00076E84" w:rsidP="00076E84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bCs w:val="0"/>
                <w:color w:val="000000" w:themeColor="text1"/>
              </w:rPr>
            </w:pPr>
            <w:r w:rsidRPr="00001F78">
              <w:rPr>
                <w:rFonts w:ascii="Calibri" w:eastAsia="Calibri" w:hAnsi="Calibri" w:cs="Arial" w:hint="cs"/>
                <w:b/>
                <w:bCs w:val="0"/>
                <w:color w:val="000000" w:themeColor="text1"/>
                <w:rtl/>
              </w:rPr>
              <w:t xml:space="preserve">در </w:t>
            </w:r>
            <w:r w:rsidRPr="00001F78">
              <w:rPr>
                <w:rFonts w:ascii="Calibri" w:eastAsia="Calibri" w:hAnsi="Calibri" w:cs="Arial"/>
                <w:b/>
                <w:bCs w:val="0"/>
                <w:color w:val="000000" w:themeColor="text1"/>
                <w:rtl/>
              </w:rPr>
              <w:t xml:space="preserve"> زنان باردار </w:t>
            </w:r>
            <w:r w:rsidRPr="00001F78">
              <w:rPr>
                <w:rFonts w:ascii="Calibri" w:eastAsia="Calibri" w:hAnsi="Calibri" w:cs="Arial" w:hint="cs"/>
                <w:b/>
                <w:bCs w:val="0"/>
                <w:color w:val="000000" w:themeColor="text1"/>
                <w:rtl/>
              </w:rPr>
              <w:t xml:space="preserve">بررسی </w:t>
            </w:r>
            <w:r w:rsidRPr="00001F78">
              <w:rPr>
                <w:rFonts w:ascii="Calibri" w:eastAsia="Calibri" w:hAnsi="Calibri" w:cs="Arial"/>
                <w:b/>
                <w:bCs w:val="0"/>
                <w:color w:val="000000" w:themeColor="text1"/>
                <w:rtl/>
              </w:rPr>
              <w:t>هپات</w:t>
            </w:r>
            <w:r w:rsidRPr="00001F78">
              <w:rPr>
                <w:rFonts w:ascii="Calibri" w:eastAsia="Calibri" w:hAnsi="Calibri" w:cs="Arial" w:hint="cs"/>
                <w:b/>
                <w:bCs w:val="0"/>
                <w:color w:val="000000" w:themeColor="text1"/>
                <w:rtl/>
              </w:rPr>
              <w:t>ی</w:t>
            </w:r>
            <w:r w:rsidRPr="00001F78">
              <w:rPr>
                <w:rFonts w:ascii="Calibri" w:eastAsia="Calibri" w:hAnsi="Calibri" w:cs="Arial" w:hint="eastAsia"/>
                <w:b/>
                <w:bCs w:val="0"/>
                <w:color w:val="000000" w:themeColor="text1"/>
                <w:rtl/>
              </w:rPr>
              <w:t>ت</w:t>
            </w:r>
            <w:r w:rsidRPr="00001F78">
              <w:rPr>
                <w:rFonts w:ascii="Calibri" w:eastAsia="Calibri" w:hAnsi="Calibri" w:cs="Arial"/>
                <w:b/>
                <w:bCs w:val="0"/>
                <w:color w:val="000000" w:themeColor="text1"/>
                <w:rtl/>
              </w:rPr>
              <w:t xml:space="preserve"> </w:t>
            </w:r>
            <w:r w:rsidRPr="00001F78">
              <w:rPr>
                <w:rFonts w:ascii="Calibri" w:eastAsia="Calibri" w:hAnsi="Calibri" w:cs="Arial"/>
                <w:b/>
                <w:bCs w:val="0"/>
                <w:color w:val="000000" w:themeColor="text1"/>
              </w:rPr>
              <w:t xml:space="preserve">C </w:t>
            </w:r>
            <w:r w:rsidRPr="00001F78">
              <w:rPr>
                <w:rFonts w:ascii="Calibri" w:eastAsia="Calibri" w:hAnsi="Calibri" w:cs="Arial" w:hint="cs"/>
                <w:b/>
                <w:bCs w:val="0"/>
                <w:color w:val="000000" w:themeColor="text1"/>
                <w:rtl/>
              </w:rPr>
              <w:t xml:space="preserve"> و </w:t>
            </w:r>
            <w:r w:rsidRPr="00001F78">
              <w:rPr>
                <w:rFonts w:ascii="Calibri" w:eastAsia="Calibri" w:hAnsi="Calibri" w:cs="Arial"/>
                <w:b/>
                <w:bCs w:val="0"/>
                <w:color w:val="000000" w:themeColor="text1"/>
              </w:rPr>
              <w:t>B</w:t>
            </w:r>
            <w:r w:rsidRPr="00001F78">
              <w:rPr>
                <w:rFonts w:ascii="Calibri" w:eastAsia="Calibri" w:hAnsi="Calibri" w:cs="Arial" w:hint="cs"/>
                <w:b/>
                <w:bCs w:val="0"/>
                <w:color w:val="000000" w:themeColor="text1"/>
                <w:rtl/>
              </w:rPr>
              <w:t>لازم</w:t>
            </w:r>
            <w:r w:rsidRPr="00001F78">
              <w:rPr>
                <w:rFonts w:ascii="Calibri" w:eastAsia="Calibri" w:hAnsi="Calibri" w:cs="Arial" w:hint="cs"/>
                <w:b/>
                <w:bCs w:val="0"/>
                <w:color w:val="000000" w:themeColor="text1"/>
                <w:rtl/>
              </w:rPr>
              <w:t xml:space="preserve"> نی</w:t>
            </w:r>
            <w:r w:rsidRPr="00001F78">
              <w:rPr>
                <w:rFonts w:ascii="Calibri" w:eastAsia="Calibri" w:hAnsi="Calibri" w:cs="Arial" w:hint="cs"/>
                <w:b/>
                <w:bCs w:val="0"/>
                <w:color w:val="000000" w:themeColor="text1"/>
                <w:rtl/>
              </w:rPr>
              <w:t>ست.</w:t>
            </w:r>
          </w:p>
        </w:tc>
      </w:tr>
      <w:tr w:rsidR="00076E84" w:rsidRPr="00881AC0" w14:paraId="01B18DBC" w14:textId="77777777" w:rsidTr="00F00FA4">
        <w:trPr>
          <w:cantSplit/>
        </w:trPr>
        <w:tc>
          <w:tcPr>
            <w:tcW w:w="794" w:type="dxa"/>
          </w:tcPr>
          <w:p w14:paraId="1A36607E" w14:textId="77777777" w:rsidR="00076E84" w:rsidRPr="00881AC0" w:rsidRDefault="00076E84" w:rsidP="00076E8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3208596" w14:textId="77777777" w:rsidR="00076E84" w:rsidRPr="00881AC0" w:rsidRDefault="00076E84" w:rsidP="00076E8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دستور عمل شناسایی، مشاوره و درمان هپاتیت های ویروسی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B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و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C</w:t>
            </w:r>
          </w:p>
        </w:tc>
      </w:tr>
      <w:tr w:rsidR="00076E84" w:rsidRPr="00881AC0" w14:paraId="59F84564" w14:textId="77777777" w:rsidTr="004772AC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084B" w14:textId="77777777" w:rsidR="00076E84" w:rsidRPr="00881AC0" w:rsidRDefault="00076E84" w:rsidP="00076E84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D20F" w14:textId="77777777" w:rsidR="00076E84" w:rsidRPr="00881AC0" w:rsidRDefault="00076E84" w:rsidP="00076E8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color w:val="000000" w:themeColor="text1"/>
                <w:lang w:bidi="fa-IR"/>
              </w:rPr>
            </w:pPr>
            <w:r w:rsidRPr="004772AC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دستور عمل شناسایی، مشاوره و درمان هپاتیت های ویروسی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B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و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C</w:t>
            </w:r>
          </w:p>
        </w:tc>
      </w:tr>
      <w:tr w:rsidR="00076E84" w:rsidRPr="00881AC0" w14:paraId="4FA5FB24" w14:textId="77777777" w:rsidTr="004772AC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F328" w14:textId="77777777" w:rsidR="00076E84" w:rsidRPr="00881AC0" w:rsidRDefault="00076E84" w:rsidP="00076E84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199B" w14:textId="15B9CB76" w:rsidR="00076E84" w:rsidRPr="00881AC0" w:rsidRDefault="00EF3107" w:rsidP="00076E84">
            <w:pPr>
              <w:pStyle w:val="a2"/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توسصیه به انجام تست سریع هپاتیت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 xml:space="preserve">C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در کدام مورد صحیح است؟</w:t>
            </w:r>
          </w:p>
        </w:tc>
      </w:tr>
      <w:tr w:rsidR="00076E84" w:rsidRPr="00881AC0" w14:paraId="4B9AED6E" w14:textId="77777777" w:rsidTr="00F00FA4">
        <w:trPr>
          <w:cantSplit/>
        </w:trPr>
        <w:tc>
          <w:tcPr>
            <w:tcW w:w="794" w:type="dxa"/>
          </w:tcPr>
          <w:p w14:paraId="2DA077E3" w14:textId="77777777" w:rsidR="00076E84" w:rsidRPr="00881AC0" w:rsidRDefault="00076E84" w:rsidP="00076E8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023FC50" w14:textId="77777777" w:rsidR="00076E84" w:rsidRPr="00881AC0" w:rsidRDefault="00076E84" w:rsidP="00076E8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EF3107">
              <w:rPr>
                <w:rStyle w:val="StyleComplexNazanin"/>
                <w:rFonts w:asciiTheme="majorBidi" w:hAnsiTheme="majorBidi" w:cs="B Nazanin"/>
                <w:color w:val="000000" w:themeColor="text1"/>
                <w:highlight w:val="yellow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5F7A154" w14:textId="77777777" w:rsidR="00EF3107" w:rsidRPr="00EF3107" w:rsidRDefault="00EF3107" w:rsidP="00EF310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Cs w:val="0"/>
                <w:lang w:bidi="fa-IR"/>
              </w:rPr>
            </w:pPr>
            <w:r w:rsidRPr="00EF3107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>افراد مبتلا به اعتیاد و پرخطر جنسی هر شش ماه توصیه به تست سریع</w:t>
            </w:r>
          </w:p>
          <w:p w14:paraId="7F93290E" w14:textId="77777777" w:rsidR="00076E84" w:rsidRPr="00EF3107" w:rsidRDefault="00076E84" w:rsidP="00076E84">
            <w:pPr>
              <w:pStyle w:val="a0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bCs w:val="0"/>
                <w:lang w:bidi="fa-IR"/>
              </w:rPr>
            </w:pPr>
          </w:p>
        </w:tc>
      </w:tr>
      <w:tr w:rsidR="00076E84" w:rsidRPr="00881AC0" w14:paraId="3A4C8C05" w14:textId="77777777" w:rsidTr="00F00FA4">
        <w:trPr>
          <w:cantSplit/>
        </w:trPr>
        <w:tc>
          <w:tcPr>
            <w:tcW w:w="794" w:type="dxa"/>
          </w:tcPr>
          <w:p w14:paraId="11937A0B" w14:textId="77777777" w:rsidR="00076E84" w:rsidRPr="00881AC0" w:rsidRDefault="00076E84" w:rsidP="00076E8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1BDACBE" w14:textId="77777777" w:rsidR="00076E84" w:rsidRPr="00881AC0" w:rsidRDefault="00076E84" w:rsidP="00076E8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5754AF2" w14:textId="353AA287" w:rsidR="00EF3107" w:rsidRPr="00EF3107" w:rsidRDefault="00EF3107" w:rsidP="00EF310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Cs w:val="0"/>
                <w:lang w:bidi="fa-IR"/>
              </w:rPr>
            </w:pPr>
            <w:r w:rsidRPr="00EF3107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افراد مبتلا به اعتیاد و پرخطر جنسی هر </w:t>
            </w:r>
            <w:r w:rsidRPr="00EF3107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>سه</w:t>
            </w:r>
            <w:r w:rsidRPr="00EF3107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 ماه توصیه به تست سریع</w:t>
            </w:r>
          </w:p>
          <w:p w14:paraId="4498F06E" w14:textId="77777777" w:rsidR="00076E84" w:rsidRPr="00EF3107" w:rsidRDefault="00076E84" w:rsidP="00076E84">
            <w:pPr>
              <w:pStyle w:val="a0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</w:p>
        </w:tc>
      </w:tr>
      <w:tr w:rsidR="00076E84" w:rsidRPr="00881AC0" w14:paraId="00E8D9B1" w14:textId="77777777" w:rsidTr="00F00FA4">
        <w:trPr>
          <w:cantSplit/>
        </w:trPr>
        <w:tc>
          <w:tcPr>
            <w:tcW w:w="794" w:type="dxa"/>
          </w:tcPr>
          <w:p w14:paraId="25A4706A" w14:textId="77777777" w:rsidR="00076E84" w:rsidRPr="00881AC0" w:rsidRDefault="00076E84" w:rsidP="00076E8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07948C2" w14:textId="77777777" w:rsidR="00076E84" w:rsidRPr="00881AC0" w:rsidRDefault="00076E84" w:rsidP="00076E8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03607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579D70F" w14:textId="4E3C0EE6" w:rsidR="00EF3107" w:rsidRPr="00EF3107" w:rsidRDefault="00EF3107" w:rsidP="00EF310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Cs w:val="0"/>
                <w:lang w:bidi="fa-IR"/>
              </w:rPr>
            </w:pPr>
            <w:r w:rsidRPr="00EF3107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>افراد مبتلا به اعتیاد و پرخطر جنسی هر ماه توصیه به تست سریع</w:t>
            </w:r>
          </w:p>
          <w:p w14:paraId="37E9016F" w14:textId="77777777" w:rsidR="00076E84" w:rsidRPr="00EF3107" w:rsidRDefault="00076E84" w:rsidP="00076E84">
            <w:pPr>
              <w:pStyle w:val="a0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</w:p>
        </w:tc>
      </w:tr>
      <w:tr w:rsidR="00076E84" w:rsidRPr="00881AC0" w14:paraId="682E0FA7" w14:textId="77777777" w:rsidTr="00F00FA4">
        <w:trPr>
          <w:cantSplit/>
        </w:trPr>
        <w:tc>
          <w:tcPr>
            <w:tcW w:w="794" w:type="dxa"/>
          </w:tcPr>
          <w:p w14:paraId="7FF41105" w14:textId="77777777" w:rsidR="00076E84" w:rsidRPr="00881AC0" w:rsidRDefault="00076E84" w:rsidP="00076E8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13DF616" w14:textId="77777777" w:rsidR="00076E84" w:rsidRPr="00881AC0" w:rsidRDefault="00076E84" w:rsidP="00076E8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35BFB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1146D16" w14:textId="79C856E0" w:rsidR="00EF3107" w:rsidRPr="00EF3107" w:rsidRDefault="00EF3107" w:rsidP="00EF310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Cs w:val="0"/>
                <w:lang w:bidi="fa-IR"/>
              </w:rPr>
            </w:pPr>
            <w:r w:rsidRPr="00EF3107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افراد مبتلا به اعتیاد و پرخطر جنسی هر </w:t>
            </w:r>
            <w:r w:rsidRPr="00EF3107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>سال</w:t>
            </w:r>
            <w:r w:rsidRPr="00EF3107">
              <w:rPr>
                <w:rStyle w:val="StyleComplexNazanin"/>
                <w:rFonts w:asciiTheme="majorBidi" w:hAnsiTheme="majorBidi" w:cs="B Nazanin" w:hint="cs"/>
                <w:bCs w:val="0"/>
                <w:rtl/>
                <w:lang w:bidi="fa-IR"/>
              </w:rPr>
              <w:t xml:space="preserve"> توصیه به تست سریع</w:t>
            </w:r>
          </w:p>
          <w:p w14:paraId="51168661" w14:textId="77777777" w:rsidR="00076E84" w:rsidRPr="00EF3107" w:rsidRDefault="00076E84" w:rsidP="00076E84">
            <w:pPr>
              <w:pStyle w:val="a0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bCs w:val="0"/>
                <w:lang w:bidi="fa-IR"/>
              </w:rPr>
            </w:pPr>
          </w:p>
        </w:tc>
      </w:tr>
      <w:tr w:rsidR="00076E84" w:rsidRPr="00881AC0" w14:paraId="213D3D24" w14:textId="77777777" w:rsidTr="00F00FA4">
        <w:trPr>
          <w:cantSplit/>
        </w:trPr>
        <w:tc>
          <w:tcPr>
            <w:tcW w:w="794" w:type="dxa"/>
          </w:tcPr>
          <w:p w14:paraId="4A1B6065" w14:textId="77777777" w:rsidR="00076E84" w:rsidRPr="00881AC0" w:rsidRDefault="00076E84" w:rsidP="00076E8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74DDDA8" w14:textId="77777777" w:rsidR="00076E84" w:rsidRPr="00881AC0" w:rsidRDefault="00076E84" w:rsidP="00076E8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دستور عمل شناسایی، مشاوره و درمان هپاتیت های ویروسی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B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و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C</w:t>
            </w:r>
          </w:p>
        </w:tc>
      </w:tr>
      <w:tr w:rsidR="00076E84" w:rsidRPr="00881AC0" w14:paraId="730CB043" w14:textId="77777777" w:rsidTr="004772AC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5004" w14:textId="77777777" w:rsidR="00076E84" w:rsidRPr="00881AC0" w:rsidRDefault="00076E84" w:rsidP="00076E84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7D4C" w14:textId="77777777" w:rsidR="00076E84" w:rsidRPr="00881AC0" w:rsidRDefault="00076E84" w:rsidP="00076E8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color w:val="000000" w:themeColor="text1"/>
                <w:lang w:bidi="fa-IR"/>
              </w:rPr>
            </w:pPr>
            <w:r w:rsidRPr="004772AC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دستور عمل شناسایی، مشاوره و درمان هپاتیت های ویروسی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B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و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C</w:t>
            </w:r>
          </w:p>
        </w:tc>
      </w:tr>
      <w:tr w:rsidR="00076E84" w:rsidRPr="00881AC0" w14:paraId="18DC1210" w14:textId="77777777" w:rsidTr="004772AC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EAA8" w14:textId="77777777" w:rsidR="00076E84" w:rsidRPr="00881AC0" w:rsidRDefault="00076E84" w:rsidP="00076E84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13A9" w14:textId="66CFA057" w:rsidR="00076E84" w:rsidRPr="00881AC0" w:rsidRDefault="00E85B0D" w:rsidP="00076E84">
            <w:pPr>
              <w:pStyle w:val="a2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کدام صحیح است؟</w:t>
            </w:r>
          </w:p>
        </w:tc>
      </w:tr>
      <w:tr w:rsidR="00E85B0D" w:rsidRPr="00881AC0" w14:paraId="7D6C91FA" w14:textId="77777777" w:rsidTr="00F00FA4">
        <w:trPr>
          <w:cantSplit/>
        </w:trPr>
        <w:tc>
          <w:tcPr>
            <w:tcW w:w="794" w:type="dxa"/>
          </w:tcPr>
          <w:p w14:paraId="4DADB738" w14:textId="77777777" w:rsidR="00E85B0D" w:rsidRPr="00881AC0" w:rsidRDefault="00E85B0D" w:rsidP="00E85B0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C5ABD28" w14:textId="77777777" w:rsidR="00E85B0D" w:rsidRPr="00881AC0" w:rsidRDefault="00E85B0D" w:rsidP="00E85B0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0176AE4" w14:textId="52EFE308" w:rsidR="00E85B0D" w:rsidRPr="00B90A29" w:rsidRDefault="00E85B0D" w:rsidP="00E85B0D">
            <w:pPr>
              <w:pStyle w:val="a0"/>
              <w:keepNext/>
              <w:keepLines/>
              <w:jc w:val="left"/>
              <w:rPr>
                <w:rFonts w:ascii="Calibri" w:eastAsia="Calibri" w:hAnsi="Calibri" w:cstheme="minorBidi"/>
                <w:bCs w:val="0"/>
                <w:color w:val="000000" w:themeColor="text1"/>
              </w:rPr>
            </w:pP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>در صورت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که فرد جزوگروه ها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زندان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ا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سابقه آن، معتاد تزر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ق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ا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سابقه آن ، رفتارها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پرخطر جنس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ا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سابقه آن باشددر صورت عدم در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افت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درمان م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توانند 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با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</w:rPr>
              <w:t>PCR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درمان توسط پزشک عموم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منتخب و در هفته 24از زمان شروع درمان 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</w:rPr>
              <w:t>PCR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جهت تع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یی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ن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پاسخ پا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دار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مولکول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>(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</w:rPr>
              <w:t>SVR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>) لاز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م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است.</w:t>
            </w:r>
          </w:p>
        </w:tc>
      </w:tr>
      <w:tr w:rsidR="00E85B0D" w:rsidRPr="00881AC0" w14:paraId="3A227FEA" w14:textId="77777777" w:rsidTr="00F00FA4">
        <w:trPr>
          <w:cantSplit/>
        </w:trPr>
        <w:tc>
          <w:tcPr>
            <w:tcW w:w="794" w:type="dxa"/>
          </w:tcPr>
          <w:p w14:paraId="49292C44" w14:textId="77777777" w:rsidR="00E85B0D" w:rsidRPr="00881AC0" w:rsidRDefault="00E85B0D" w:rsidP="00E85B0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B93FDB3" w14:textId="77777777" w:rsidR="00E85B0D" w:rsidRPr="00881AC0" w:rsidRDefault="00E85B0D" w:rsidP="00E85B0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E85B0D">
              <w:rPr>
                <w:rStyle w:val="StyleComplexNazanin"/>
                <w:rFonts w:asciiTheme="majorBidi" w:hAnsiTheme="majorBidi" w:cs="B Nazanin"/>
                <w:color w:val="000000" w:themeColor="text1"/>
                <w:highlight w:val="yellow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778A36F" w14:textId="7BB73124" w:rsidR="00E85B0D" w:rsidRPr="00B90A29" w:rsidRDefault="00E85B0D" w:rsidP="00E85B0D">
            <w:pPr>
              <w:pStyle w:val="a0"/>
              <w:keepNext/>
              <w:keepLines/>
              <w:jc w:val="left"/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</w:pP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>در صورت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که فرد جزوگروه ها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زندان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ا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سابقه آن، معتاد تزر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ق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ا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سابقه آن ، رفتارها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پرخطر جنس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ا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سابقه آن باشددر صورت عدم در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افت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درمان م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توانند بدون 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</w:rPr>
              <w:t>PCR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درمان توسط پزشک عموم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منتخب و در هفته 24از زمان شروع درمان 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</w:rPr>
              <w:t>PCR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جهت تع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یی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ن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پاسخ پا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دار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مولکول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>(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</w:rPr>
              <w:t>SVR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>) لاز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م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است.</w:t>
            </w:r>
          </w:p>
        </w:tc>
      </w:tr>
      <w:tr w:rsidR="00E85B0D" w:rsidRPr="00881AC0" w14:paraId="413F0998" w14:textId="77777777" w:rsidTr="00F00FA4">
        <w:trPr>
          <w:cantSplit/>
        </w:trPr>
        <w:tc>
          <w:tcPr>
            <w:tcW w:w="794" w:type="dxa"/>
          </w:tcPr>
          <w:p w14:paraId="5891FC63" w14:textId="77777777" w:rsidR="00E85B0D" w:rsidRPr="00881AC0" w:rsidRDefault="00E85B0D" w:rsidP="00E85B0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38C4DA2" w14:textId="77777777" w:rsidR="00E85B0D" w:rsidRPr="00881AC0" w:rsidRDefault="00E85B0D" w:rsidP="00E85B0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03607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88B40BA" w14:textId="61E6674A" w:rsidR="00E85B0D" w:rsidRPr="00B90A29" w:rsidRDefault="00E85B0D" w:rsidP="00E85B0D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Cs w:val="0"/>
                <w:color w:val="000000" w:themeColor="text1"/>
                <w:rtl/>
                <w:lang w:bidi="ar-SA"/>
              </w:rPr>
            </w:pP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>در صورت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که فرد جزوگروه ها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زندان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ا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سابقه آن، معتاد تزر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ق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ا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سابقه آن ، رفتارها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پرخطر جنس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ا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سابقه آن باشددر صورت عدم در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افت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درمان م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توانند بدون 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</w:rPr>
              <w:t>PCR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درمان توسط پزشک عموم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منتخب و در هفته 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12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از زمان شروع درمان 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</w:rPr>
              <w:t>PCR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جهت تع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یی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ن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پاسخ پا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دار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مولکول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>(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</w:rPr>
              <w:t>SVR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>) لاز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م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است.</w:t>
            </w:r>
          </w:p>
        </w:tc>
      </w:tr>
      <w:tr w:rsidR="00E85B0D" w:rsidRPr="00881AC0" w14:paraId="0C6CE421" w14:textId="77777777" w:rsidTr="00F00FA4">
        <w:trPr>
          <w:cantSplit/>
        </w:trPr>
        <w:tc>
          <w:tcPr>
            <w:tcW w:w="794" w:type="dxa"/>
          </w:tcPr>
          <w:p w14:paraId="2A5FE6E2" w14:textId="77777777" w:rsidR="00E85B0D" w:rsidRPr="00881AC0" w:rsidRDefault="00E85B0D" w:rsidP="00E85B0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C293DB3" w14:textId="77777777" w:rsidR="00E85B0D" w:rsidRPr="00881AC0" w:rsidRDefault="00E85B0D" w:rsidP="00E85B0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35BFB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530CE74" w14:textId="0633C6F2" w:rsidR="00E85B0D" w:rsidRPr="00B90A29" w:rsidRDefault="00E85B0D" w:rsidP="00E85B0D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Cs w:val="0"/>
                <w:color w:val="000000" w:themeColor="text1"/>
              </w:rPr>
            </w:pP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>در صورت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که فرد جزوگروه ها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زندان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ا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سابقه آن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 xml:space="preserve"> 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>باشددر صورت عدم در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افت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درمان م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توانند بدون 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</w:rPr>
              <w:t>PCR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درمان توسط پزشک عموم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منتخب و در هفته 24از زمان شروع درمان 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</w:rPr>
              <w:t>PCR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جهت تع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یی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ن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پاسخ پا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دار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مولکول</w:t>
            </w:r>
            <w:r w:rsidRPr="00B90A29">
              <w:rPr>
                <w:rFonts w:ascii="Calibri" w:eastAsia="Calibri" w:hAnsi="Calibri" w:cs="B Nazanin" w:hint="cs"/>
                <w:bCs w:val="0"/>
                <w:color w:val="000000" w:themeColor="text1"/>
                <w:rtl/>
              </w:rPr>
              <w:t>ی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>(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</w:rPr>
              <w:t>SVR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>) لاز</w:t>
            </w:r>
            <w:r w:rsidRPr="00B90A29">
              <w:rPr>
                <w:rFonts w:ascii="Calibri" w:eastAsia="Calibri" w:hAnsi="Calibri" w:cs="B Nazanin" w:hint="eastAsia"/>
                <w:bCs w:val="0"/>
                <w:color w:val="000000" w:themeColor="text1"/>
                <w:rtl/>
              </w:rPr>
              <w:t>م</w:t>
            </w:r>
            <w:r w:rsidRPr="00B90A29">
              <w:rPr>
                <w:rFonts w:ascii="Calibri" w:eastAsia="Calibri" w:hAnsi="Calibri" w:cs="B Nazanin"/>
                <w:bCs w:val="0"/>
                <w:color w:val="000000" w:themeColor="text1"/>
                <w:rtl/>
              </w:rPr>
              <w:t xml:space="preserve"> است.</w:t>
            </w:r>
          </w:p>
        </w:tc>
      </w:tr>
      <w:tr w:rsidR="00E85B0D" w:rsidRPr="00881AC0" w14:paraId="7DCBF168" w14:textId="77777777" w:rsidTr="00F00FA4">
        <w:trPr>
          <w:cantSplit/>
        </w:trPr>
        <w:tc>
          <w:tcPr>
            <w:tcW w:w="794" w:type="dxa"/>
          </w:tcPr>
          <w:p w14:paraId="48786B01" w14:textId="77777777" w:rsidR="00E85B0D" w:rsidRPr="00881AC0" w:rsidRDefault="00E85B0D" w:rsidP="00E85B0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EADD4DD" w14:textId="77777777" w:rsidR="00E85B0D" w:rsidRPr="00881AC0" w:rsidRDefault="00E85B0D" w:rsidP="00E85B0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دستور عمل شناسایی، مشاوره و درمان هپاتیت های ویروسی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B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و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C</w:t>
            </w:r>
          </w:p>
        </w:tc>
      </w:tr>
      <w:tr w:rsidR="00E85B0D" w:rsidRPr="00881AC0" w14:paraId="4065F6B8" w14:textId="77777777" w:rsidTr="004772AC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EA68" w14:textId="77777777" w:rsidR="00E85B0D" w:rsidRPr="00881AC0" w:rsidRDefault="00E85B0D" w:rsidP="00E85B0D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4A0E" w14:textId="77777777" w:rsidR="00E85B0D" w:rsidRPr="00881AC0" w:rsidRDefault="00E85B0D" w:rsidP="00E85B0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color w:val="000000" w:themeColor="text1"/>
                <w:lang w:bidi="fa-IR"/>
              </w:rPr>
            </w:pPr>
            <w:r w:rsidRPr="004772AC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دستور عمل شناسایی، مشاوره و درمان هپاتیت های ویروسی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B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و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C</w:t>
            </w:r>
          </w:p>
        </w:tc>
      </w:tr>
      <w:tr w:rsidR="00E85B0D" w:rsidRPr="00881AC0" w14:paraId="114BD7AE" w14:textId="77777777" w:rsidTr="004772AC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BF72" w14:textId="77777777" w:rsidR="00E85B0D" w:rsidRPr="00881AC0" w:rsidRDefault="00E85B0D" w:rsidP="00E85B0D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40A5" w14:textId="3FD7DF6F" w:rsidR="00E85B0D" w:rsidRPr="00881AC0" w:rsidRDefault="00E85B0D" w:rsidP="00E85B0D">
            <w:pPr>
              <w:pStyle w:val="a2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35BFB">
              <w:rPr>
                <w:rFonts w:asciiTheme="majorBidi" w:hAnsiTheme="majorBidi" w:cs="B Nazanin" w:hint="cs"/>
                <w:color w:val="000000" w:themeColor="text1"/>
                <w:rtl/>
                <w:lang w:bidi="ar-IQ"/>
              </w:rPr>
              <w:t>منبع اصلی</w:t>
            </w:r>
            <w:r w:rsidRPr="00835BFB">
              <w:rPr>
                <w:rFonts w:asciiTheme="majorBidi" w:hAnsiTheme="majorBidi" w:cs="B Nazanin"/>
                <w:color w:val="000000" w:themeColor="text1"/>
              </w:rPr>
              <w:t xml:space="preserve"> </w:t>
            </w:r>
            <w:r w:rsidRPr="00835BFB">
              <w:rPr>
                <w:rFonts w:asciiTheme="majorBidi" w:hAnsiTheme="majorBidi" w:cs="B Nazanin" w:hint="cs"/>
                <w:color w:val="000000" w:themeColor="text1"/>
                <w:rtl/>
                <w:lang w:bidi="ar-IQ"/>
              </w:rPr>
              <w:t xml:space="preserve">عفونت </w:t>
            </w:r>
            <w:r w:rsidRPr="00835BFB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هپاتیت سی </w:t>
            </w:r>
            <w:r w:rsidRPr="00835BFB">
              <w:rPr>
                <w:rFonts w:asciiTheme="majorBidi" w:hAnsiTheme="majorBidi" w:cs="B Nazanin" w:hint="cs"/>
                <w:color w:val="000000" w:themeColor="text1"/>
                <w:rtl/>
                <w:lang w:bidi="ar-IQ"/>
              </w:rPr>
              <w:t xml:space="preserve">در کشور </w:t>
            </w:r>
            <w:r>
              <w:rPr>
                <w:rFonts w:asciiTheme="majorBidi" w:hAnsiTheme="majorBidi" w:cs="B Nazanin" w:hint="cs"/>
                <w:color w:val="000000" w:themeColor="text1"/>
                <w:rtl/>
                <w:lang w:bidi="ar-IQ"/>
              </w:rPr>
              <w:t>کدامست؟</w:t>
            </w:r>
          </w:p>
        </w:tc>
      </w:tr>
      <w:tr w:rsidR="00E85B0D" w:rsidRPr="0079163C" w14:paraId="371D6C2B" w14:textId="77777777" w:rsidTr="00F00FA4">
        <w:trPr>
          <w:cantSplit/>
        </w:trPr>
        <w:tc>
          <w:tcPr>
            <w:tcW w:w="794" w:type="dxa"/>
          </w:tcPr>
          <w:p w14:paraId="259DEA9B" w14:textId="77777777" w:rsidR="00E85B0D" w:rsidRPr="00881AC0" w:rsidRDefault="00E85B0D" w:rsidP="00E85B0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63DFF38" w14:textId="77777777" w:rsidR="00E85B0D" w:rsidRPr="00881AC0" w:rsidRDefault="00E85B0D" w:rsidP="00E85B0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35BFB">
              <w:rPr>
                <w:rStyle w:val="StyleComplexNazanin"/>
                <w:rFonts w:asciiTheme="majorBidi" w:hAnsiTheme="majorBidi" w:cs="B Nazanin"/>
                <w:color w:val="000000" w:themeColor="text1"/>
                <w:highlight w:val="yellow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374E90E" w14:textId="6860DEBE" w:rsidR="00E85B0D" w:rsidRPr="0079163C" w:rsidRDefault="00E85B0D" w:rsidP="00E85B0D">
            <w:pPr>
              <w:pStyle w:val="a0"/>
              <w:keepNext/>
              <w:keepLines/>
              <w:jc w:val="left"/>
              <w:rPr>
                <w:rFonts w:ascii="Calibri" w:eastAsia="Calibri" w:hAnsi="Calibri" w:cstheme="minorBidi"/>
                <w:b/>
                <w:bCs w:val="0"/>
                <w:color w:val="000000" w:themeColor="text1"/>
              </w:rPr>
            </w:pPr>
            <w:r w:rsidRPr="0079163C">
              <w:rPr>
                <w:rFonts w:ascii="Calibri" w:eastAsia="Calibri" w:hAnsi="Calibri" w:cstheme="minorBidi" w:hint="cs"/>
                <w:b/>
                <w:bCs w:val="0"/>
                <w:color w:val="000000" w:themeColor="text1"/>
                <w:rtl/>
              </w:rPr>
              <w:t xml:space="preserve">افراد تزریقی </w:t>
            </w:r>
          </w:p>
        </w:tc>
      </w:tr>
      <w:tr w:rsidR="00E85B0D" w:rsidRPr="0079163C" w14:paraId="14D54291" w14:textId="77777777" w:rsidTr="00F00FA4">
        <w:trPr>
          <w:cantSplit/>
        </w:trPr>
        <w:tc>
          <w:tcPr>
            <w:tcW w:w="794" w:type="dxa"/>
          </w:tcPr>
          <w:p w14:paraId="7ECB7C4B" w14:textId="77777777" w:rsidR="00E85B0D" w:rsidRPr="00881AC0" w:rsidRDefault="00E85B0D" w:rsidP="00E85B0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F6C3ECF" w14:textId="77777777" w:rsidR="00E85B0D" w:rsidRPr="00881AC0" w:rsidRDefault="00E85B0D" w:rsidP="00E85B0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6B264E3" w14:textId="6BB7116C" w:rsidR="00E85B0D" w:rsidRPr="0079163C" w:rsidRDefault="00E85B0D" w:rsidP="00E85B0D">
            <w:pPr>
              <w:pStyle w:val="a0"/>
              <w:keepNext/>
              <w:keepLines/>
              <w:jc w:val="left"/>
              <w:rPr>
                <w:rFonts w:ascii="Calibri" w:eastAsia="Calibri" w:hAnsi="Calibri" w:cs="B Nazanin" w:hint="cs"/>
                <w:b/>
                <w:bCs w:val="0"/>
                <w:color w:val="000000" w:themeColor="text1"/>
                <w:rtl/>
              </w:rPr>
            </w:pPr>
            <w:r w:rsidRPr="0079163C">
              <w:rPr>
                <w:rFonts w:ascii="Calibri" w:eastAsia="Calibri" w:hAnsi="Calibri" w:cs="B Nazanin" w:hint="cs"/>
                <w:b/>
                <w:bCs w:val="0"/>
                <w:color w:val="000000" w:themeColor="text1"/>
                <w:rtl/>
              </w:rPr>
              <w:t>روابط جنسی پرخطر</w:t>
            </w:r>
          </w:p>
        </w:tc>
      </w:tr>
      <w:tr w:rsidR="00E85B0D" w:rsidRPr="0079163C" w14:paraId="48B65173" w14:textId="77777777" w:rsidTr="00F00FA4">
        <w:trPr>
          <w:cantSplit/>
        </w:trPr>
        <w:tc>
          <w:tcPr>
            <w:tcW w:w="794" w:type="dxa"/>
          </w:tcPr>
          <w:p w14:paraId="54676FF1" w14:textId="77777777" w:rsidR="00E85B0D" w:rsidRPr="00881AC0" w:rsidRDefault="00E85B0D" w:rsidP="00E85B0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F3E6464" w14:textId="77777777" w:rsidR="00E85B0D" w:rsidRPr="00881AC0" w:rsidRDefault="00E85B0D" w:rsidP="00E85B0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03607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79E2320" w14:textId="31D8B393" w:rsidR="00E85B0D" w:rsidRPr="0079163C" w:rsidRDefault="00E85B0D" w:rsidP="00E85B0D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bCs w:val="0"/>
                <w:color w:val="000000" w:themeColor="text1"/>
                <w:lang w:bidi="ar-SA"/>
              </w:rPr>
            </w:pPr>
            <w:r w:rsidRPr="0079163C">
              <w:rPr>
                <w:rFonts w:ascii="Calibri" w:eastAsia="Calibri" w:hAnsi="Calibri" w:cs="B Nazanin"/>
                <w:b/>
                <w:bCs w:val="0"/>
                <w:color w:val="000000" w:themeColor="text1"/>
                <w:lang w:bidi="ar-SA"/>
              </w:rPr>
              <w:t>TG</w:t>
            </w:r>
          </w:p>
        </w:tc>
      </w:tr>
      <w:tr w:rsidR="00E85B0D" w:rsidRPr="0079163C" w14:paraId="006E019D" w14:textId="77777777" w:rsidTr="00F00FA4">
        <w:trPr>
          <w:cantSplit/>
        </w:trPr>
        <w:tc>
          <w:tcPr>
            <w:tcW w:w="794" w:type="dxa"/>
          </w:tcPr>
          <w:p w14:paraId="155F85EB" w14:textId="77777777" w:rsidR="00E85B0D" w:rsidRPr="00881AC0" w:rsidRDefault="00E85B0D" w:rsidP="00E85B0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CA13362" w14:textId="77777777" w:rsidR="00E85B0D" w:rsidRPr="00881AC0" w:rsidRDefault="00E85B0D" w:rsidP="00E85B0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35BFB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F3CF41F" w14:textId="72179519" w:rsidR="00E85B0D" w:rsidRPr="0079163C" w:rsidRDefault="00E85B0D" w:rsidP="00E85B0D">
            <w:pPr>
              <w:pStyle w:val="a0"/>
              <w:keepNext/>
              <w:keepLines/>
              <w:jc w:val="left"/>
              <w:rPr>
                <w:rFonts w:ascii="Calibri" w:eastAsia="Calibri" w:hAnsi="Calibri" w:cs="B Nazanin" w:hint="cs"/>
                <w:b/>
                <w:bCs w:val="0"/>
                <w:color w:val="000000" w:themeColor="text1"/>
              </w:rPr>
            </w:pPr>
            <w:r w:rsidRPr="0079163C">
              <w:rPr>
                <w:rFonts w:ascii="Calibri" w:eastAsia="Calibri" w:hAnsi="Calibri" w:cs="B Nazanin" w:hint="cs"/>
                <w:b/>
                <w:bCs w:val="0"/>
                <w:color w:val="000000" w:themeColor="text1"/>
                <w:rtl/>
              </w:rPr>
              <w:t>مادران باردار</w:t>
            </w:r>
          </w:p>
        </w:tc>
      </w:tr>
      <w:tr w:rsidR="00E85B0D" w:rsidRPr="00881AC0" w14:paraId="47EE3BF9" w14:textId="77777777" w:rsidTr="00F00FA4">
        <w:trPr>
          <w:cantSplit/>
        </w:trPr>
        <w:tc>
          <w:tcPr>
            <w:tcW w:w="794" w:type="dxa"/>
          </w:tcPr>
          <w:p w14:paraId="174087EE" w14:textId="77777777" w:rsidR="00E85B0D" w:rsidRPr="00881AC0" w:rsidRDefault="00E85B0D" w:rsidP="00E85B0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1AB692A" w14:textId="77777777" w:rsidR="00E85B0D" w:rsidRPr="00881AC0" w:rsidRDefault="00E85B0D" w:rsidP="00E85B0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دستور عمل شناسایی، مشاوره و درمان هپاتیت های ویروسی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B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و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C</w:t>
            </w:r>
          </w:p>
        </w:tc>
      </w:tr>
    </w:tbl>
    <w:p w14:paraId="6B195FFF" w14:textId="77777777" w:rsidR="004772AC" w:rsidRPr="00881AC0" w:rsidRDefault="004772A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sectPr w:rsidR="004772AC" w:rsidRPr="00881AC0" w:rsidSect="00344F62">
      <w:headerReference w:type="default" r:id="rId8"/>
      <w:footerReference w:type="default" r:id="rId9"/>
      <w:pgSz w:w="11906" w:h="16838"/>
      <w:pgMar w:top="1618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9A88A" w14:textId="77777777" w:rsidR="0037079A" w:rsidRDefault="0037079A">
      <w:r>
        <w:separator/>
      </w:r>
    </w:p>
  </w:endnote>
  <w:endnote w:type="continuationSeparator" w:id="0">
    <w:p w14:paraId="7D40DF28" w14:textId="77777777" w:rsidR="0037079A" w:rsidRDefault="0037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Yagut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5CDBF" w14:textId="77777777" w:rsidR="00CB67F0" w:rsidRPr="001F3A0F" w:rsidRDefault="00CB67F0" w:rsidP="006D36FD">
    <w:pPr>
      <w:pStyle w:val="Footer"/>
      <w:jc w:val="right"/>
      <w:rPr>
        <w:rFonts w:cs="B Nazanin"/>
        <w:sz w:val="20"/>
        <w:szCs w:val="20"/>
        <w:rtl/>
      </w:rPr>
    </w:pPr>
    <w:r w:rsidRPr="001F3A0F">
      <w:rPr>
        <w:rFonts w:cs="B Nazanin" w:hint="cs"/>
        <w:sz w:val="20"/>
        <w:szCs w:val="20"/>
        <w:rtl/>
      </w:rPr>
      <w:t xml:space="preserve">صفحه  </w:t>
    </w:r>
    <w:r w:rsidRPr="001F3A0F">
      <w:rPr>
        <w:rStyle w:val="PageNumber"/>
        <w:rFonts w:cs="B Nazanin"/>
        <w:sz w:val="20"/>
        <w:szCs w:val="20"/>
      </w:rPr>
      <w:fldChar w:fldCharType="begin"/>
    </w:r>
    <w:r w:rsidRPr="001F3A0F">
      <w:rPr>
        <w:rStyle w:val="PageNumber"/>
        <w:rFonts w:cs="B Nazanin"/>
        <w:sz w:val="20"/>
        <w:szCs w:val="20"/>
      </w:rPr>
      <w:instrText xml:space="preserve"> PAGE </w:instrText>
    </w:r>
    <w:r w:rsidRPr="001F3A0F">
      <w:rPr>
        <w:rStyle w:val="PageNumber"/>
        <w:rFonts w:cs="B Nazanin"/>
        <w:sz w:val="20"/>
        <w:szCs w:val="20"/>
      </w:rPr>
      <w:fldChar w:fldCharType="separate"/>
    </w:r>
    <w:r w:rsidR="00DC636D">
      <w:rPr>
        <w:rStyle w:val="PageNumber"/>
        <w:rFonts w:cs="B Nazanin"/>
        <w:noProof/>
        <w:sz w:val="20"/>
        <w:szCs w:val="20"/>
        <w:rtl/>
      </w:rPr>
      <w:t>23</w:t>
    </w:r>
    <w:r w:rsidRPr="001F3A0F">
      <w:rPr>
        <w:rStyle w:val="PageNumber"/>
        <w:rFonts w:cs="B Nazanin"/>
        <w:sz w:val="20"/>
        <w:szCs w:val="20"/>
      </w:rPr>
      <w:fldChar w:fldCharType="end"/>
    </w:r>
    <w:r w:rsidRPr="001F3A0F"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33011" w14:textId="77777777" w:rsidR="0037079A" w:rsidRDefault="0037079A">
      <w:r>
        <w:separator/>
      </w:r>
    </w:p>
  </w:footnote>
  <w:footnote w:type="continuationSeparator" w:id="0">
    <w:p w14:paraId="7278E9E6" w14:textId="77777777" w:rsidR="0037079A" w:rsidRDefault="00370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D6284" w14:textId="77777777" w:rsidR="00CB67F0" w:rsidRPr="006D36FD" w:rsidRDefault="00CB67F0" w:rsidP="00453C31">
    <w:pPr>
      <w:pStyle w:val="Header"/>
      <w:jc w:val="center"/>
      <w:rPr>
        <w:rFonts w:cs="Nazanin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B17ABB" wp14:editId="02BE2424">
              <wp:simplePos x="0" y="0"/>
              <wp:positionH relativeFrom="column">
                <wp:posOffset>-24130</wp:posOffset>
              </wp:positionH>
              <wp:positionV relativeFrom="paragraph">
                <wp:posOffset>90170</wp:posOffset>
              </wp:positionV>
              <wp:extent cx="2778760" cy="342900"/>
              <wp:effectExtent l="0" t="0" r="0" b="0"/>
              <wp:wrapNone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7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3B34AE" w14:textId="77777777" w:rsidR="00CB67F0" w:rsidRPr="00453C31" w:rsidRDefault="00CB67F0" w:rsidP="00E20861">
                          <w:pPr>
                            <w:rPr>
                              <w:rFonts w:cs="B Nazani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رشته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تخصصی</w:t>
                          </w: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: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معاونت بهداشتی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B17ABB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left:0;text-align:left;margin-left:-1.9pt;margin-top:7.1pt;width:218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" filled="f" stroked="f">
              <v:textbox>
                <w:txbxContent>
                  <w:p w14:paraId="723B34AE" w14:textId="77777777" w:rsidR="00CB67F0" w:rsidRPr="00453C31" w:rsidRDefault="00CB67F0" w:rsidP="00E20861">
                    <w:pPr>
                      <w:rPr>
                        <w:rFonts w:cs="B Nazanin"/>
                        <w:sz w:val="28"/>
                        <w:szCs w:val="28"/>
                      </w:rPr>
                    </w:pP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رشته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تخصصی</w:t>
                    </w: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: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معاونت بهداشتی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37D2223" wp14:editId="0293873E">
              <wp:simplePos x="0" y="0"/>
              <wp:positionH relativeFrom="column">
                <wp:posOffset>262338</wp:posOffset>
              </wp:positionH>
              <wp:positionV relativeFrom="paragraph">
                <wp:posOffset>-108254</wp:posOffset>
              </wp:positionV>
              <wp:extent cx="2557090" cy="433705"/>
              <wp:effectExtent l="0" t="0" r="0" b="4445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090" cy="433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547977" w14:textId="6624D2EF" w:rsidR="00CB67F0" w:rsidRPr="005937FB" w:rsidRDefault="00CB67F0" w:rsidP="00715BB2">
                          <w:pPr>
                            <w:spacing w:line="276" w:lineRule="auto"/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آزمون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 xml:space="preserve"> ضمن خدمت </w:t>
                          </w:r>
                          <w:r w:rsidR="00104110"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1403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37D2223" id="Text Box 18" o:spid="_x0000_s1027" type="#_x0000_t202" style="position:absolute;left:0;text-align:left;margin-left:20.65pt;margin-top:-8.5pt;width:201.35pt;height:3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" filled="f" stroked="f">
              <v:textbox>
                <w:txbxContent>
                  <w:p w14:paraId="73547977" w14:textId="6624D2EF" w:rsidR="00CB67F0" w:rsidRPr="005937FB" w:rsidRDefault="00CB67F0" w:rsidP="00715BB2">
                    <w:pPr>
                      <w:spacing w:line="276" w:lineRule="auto"/>
                      <w:rPr>
                        <w:rFonts w:cs="B Nazanin"/>
                        <w:b/>
                        <w:bCs/>
                        <w:sz w:val="21"/>
                        <w:szCs w:val="21"/>
                      </w:rPr>
                    </w:pPr>
                    <w:r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  <w:t>آزمون</w:t>
                    </w:r>
                    <w:r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 xml:space="preserve"> ضمن خدمت </w:t>
                    </w:r>
                    <w:r w:rsidR="00104110"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>1403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0B7F690" wp14:editId="5C7AF67D">
              <wp:simplePos x="0" y="0"/>
              <wp:positionH relativeFrom="column">
                <wp:posOffset>3247390</wp:posOffset>
              </wp:positionH>
              <wp:positionV relativeFrom="paragraph">
                <wp:posOffset>-116205</wp:posOffset>
              </wp:positionV>
              <wp:extent cx="3681730" cy="598805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173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406E84" w14:textId="77777777" w:rsidR="00CB67F0" w:rsidRPr="005937FB" w:rsidRDefault="00CB67F0" w:rsidP="00813B33">
                          <w:pPr>
                            <w:spacing w:line="276" w:lineRule="auto"/>
                            <w:jc w:val="center"/>
                            <w:rPr>
                              <w:rFonts w:cs="B Nazanin"/>
                              <w:sz w:val="22"/>
                              <w:szCs w:val="22"/>
                            </w:rPr>
                          </w:pP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دانشگاه علوم پزشکی و خدمات بهداشتی درمانی </w:t>
                          </w:r>
                          <w:r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t>…..</w:t>
                          </w:r>
                          <w:r w:rsidRPr="005937FB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مرکز ملی آموزش مدیریت سلامت</w:t>
                          </w:r>
                          <w:r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Nazanin"/>
                              <w:sz w:val="22"/>
                              <w:szCs w:val="22"/>
                            </w:rPr>
                            <w:t>NPMC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B7F690" id="Text Box 19" o:spid="_x0000_s1028" type="#_x0000_t202" style="position:absolute;left:0;text-align:left;margin-left:255.7pt;margin-top:-9.15pt;width:289.9pt;height:4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" filled="f" stroked="f">
              <v:textbox>
                <w:txbxContent>
                  <w:p w14:paraId="3B406E84" w14:textId="77777777" w:rsidR="00CB67F0" w:rsidRPr="005937FB" w:rsidRDefault="00CB67F0" w:rsidP="00813B33">
                    <w:pPr>
                      <w:spacing w:line="276" w:lineRule="auto"/>
                      <w:jc w:val="center"/>
                      <w:rPr>
                        <w:rFonts w:cs="B Nazanin"/>
                        <w:sz w:val="22"/>
                        <w:szCs w:val="22"/>
                      </w:rPr>
                    </w:pP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دانشگاه علوم پزشکی و خدمات بهداشتی درمانی </w:t>
                    </w:r>
                    <w:r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t>…..</w:t>
                    </w:r>
                    <w:r w:rsidRPr="005937FB"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br/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مرکز ملی آموزش مدیریت سلامت</w:t>
                    </w:r>
                    <w:r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>
                      <w:rPr>
                        <w:rFonts w:cs="B Nazanin"/>
                        <w:sz w:val="22"/>
                        <w:szCs w:val="22"/>
                      </w:rPr>
                      <w:t>NPMC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744EF3D9" wp14:editId="13EDAEE4">
              <wp:simplePos x="0" y="0"/>
              <wp:positionH relativeFrom="column">
                <wp:posOffset>-228600</wp:posOffset>
              </wp:positionH>
              <wp:positionV relativeFrom="paragraph">
                <wp:posOffset>-107315</wp:posOffset>
              </wp:positionV>
              <wp:extent cx="6858000" cy="571500"/>
              <wp:effectExtent l="0" t="0" r="19050" b="19050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571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70373E2" id="AutoShape 10" o:spid="_x0000_s1026" style="position:absolute;margin-left:-18pt;margin-top:-8.45pt;width:540pt;height: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05B1967" wp14:editId="61EA3D36">
              <wp:simplePos x="0" y="0"/>
              <wp:positionH relativeFrom="column">
                <wp:posOffset>-226695</wp:posOffset>
              </wp:positionH>
              <wp:positionV relativeFrom="paragraph">
                <wp:posOffset>464185</wp:posOffset>
              </wp:positionV>
              <wp:extent cx="6858000" cy="9486900"/>
              <wp:effectExtent l="19050" t="19050" r="19050" b="1905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486900"/>
                      </a:xfrm>
                      <a:prstGeom prst="roundRect">
                        <a:avLst>
                          <a:gd name="adj" fmla="val 1528"/>
                        </a:avLst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76CC3782" w14:textId="77777777" w:rsidR="00CB67F0" w:rsidRDefault="00CB67F0" w:rsidP="00732AC7">
                          <w:pPr>
                            <w:jc w:val="center"/>
                          </w:pPr>
                          <w:r>
                            <w:rPr>
                              <w:rFonts w:hint="cs"/>
                              <w:rtl/>
                            </w:rPr>
                            <w:t>÷</w:t>
                          </w:r>
                        </w:p>
                        <w:p w14:paraId="137A7F80" w14:textId="77777777" w:rsidR="00CB67F0" w:rsidRDefault="00CB67F0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205B1967" id="AutoShape 9" o:spid="_x0000_s1029" style="position:absolute;left:0;text-align:left;margin-left:-17.85pt;margin-top:36.55pt;width:540pt;height:74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" strokeweight="3pt">
              <v:stroke linestyle="thinThin"/>
              <v:textbox>
                <w:txbxContent>
                  <w:p w14:paraId="76CC3782" w14:textId="77777777" w:rsidR="00CB67F0" w:rsidRDefault="00CB67F0" w:rsidP="00732AC7">
                    <w:pPr>
                      <w:jc w:val="center"/>
                    </w:pPr>
                    <w:r>
                      <w:rPr>
                        <w:rFonts w:hint="cs"/>
                        <w:rtl/>
                      </w:rPr>
                      <w:t>÷</w:t>
                    </w:r>
                  </w:p>
                  <w:p w14:paraId="137A7F80" w14:textId="77777777" w:rsidR="00CB67F0" w:rsidRDefault="00CB67F0"/>
                </w:txbxContent>
              </v:textbox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35AD1"/>
    <w:multiLevelType w:val="hybridMultilevel"/>
    <w:tmpl w:val="8B1E6E72"/>
    <w:lvl w:ilvl="0" w:tplc="AC5268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FA6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843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346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8648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0E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9478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0A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5C9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num w:numId="1" w16cid:durableId="1826704579">
    <w:abstractNumId w:val="0"/>
  </w:num>
  <w:num w:numId="2" w16cid:durableId="1336835845">
    <w:abstractNumId w:val="2"/>
  </w:num>
  <w:num w:numId="3" w16cid:durableId="208498981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B77"/>
    <w:rsid w:val="00001F78"/>
    <w:rsid w:val="00007F08"/>
    <w:rsid w:val="000243F2"/>
    <w:rsid w:val="0003146B"/>
    <w:rsid w:val="00034C30"/>
    <w:rsid w:val="00036070"/>
    <w:rsid w:val="000506E5"/>
    <w:rsid w:val="00063EF1"/>
    <w:rsid w:val="00072457"/>
    <w:rsid w:val="00075681"/>
    <w:rsid w:val="00075C78"/>
    <w:rsid w:val="00076E84"/>
    <w:rsid w:val="0007792B"/>
    <w:rsid w:val="000808FE"/>
    <w:rsid w:val="000A1C98"/>
    <w:rsid w:val="000A7996"/>
    <w:rsid w:val="000B0F5C"/>
    <w:rsid w:val="000E4D0A"/>
    <w:rsid w:val="000F71BD"/>
    <w:rsid w:val="00104110"/>
    <w:rsid w:val="001169BD"/>
    <w:rsid w:val="001218DE"/>
    <w:rsid w:val="00136295"/>
    <w:rsid w:val="00136DA6"/>
    <w:rsid w:val="00141165"/>
    <w:rsid w:val="00143380"/>
    <w:rsid w:val="001517D6"/>
    <w:rsid w:val="00161EA0"/>
    <w:rsid w:val="00166EA4"/>
    <w:rsid w:val="001712CC"/>
    <w:rsid w:val="00174532"/>
    <w:rsid w:val="00193B3E"/>
    <w:rsid w:val="00194F6A"/>
    <w:rsid w:val="001973FD"/>
    <w:rsid w:val="001A71CD"/>
    <w:rsid w:val="001B7F19"/>
    <w:rsid w:val="001C4A55"/>
    <w:rsid w:val="001D543C"/>
    <w:rsid w:val="001F0295"/>
    <w:rsid w:val="001F3A0F"/>
    <w:rsid w:val="00225D4A"/>
    <w:rsid w:val="00227F4D"/>
    <w:rsid w:val="00240F7F"/>
    <w:rsid w:val="002560AB"/>
    <w:rsid w:val="00267CC7"/>
    <w:rsid w:val="00280825"/>
    <w:rsid w:val="00285479"/>
    <w:rsid w:val="00285EC3"/>
    <w:rsid w:val="00290AB6"/>
    <w:rsid w:val="002A67CB"/>
    <w:rsid w:val="002B03BA"/>
    <w:rsid w:val="002B29A7"/>
    <w:rsid w:val="002C3C64"/>
    <w:rsid w:val="002D2570"/>
    <w:rsid w:val="002E069A"/>
    <w:rsid w:val="002E4DC9"/>
    <w:rsid w:val="002F3DEC"/>
    <w:rsid w:val="003006BA"/>
    <w:rsid w:val="00305037"/>
    <w:rsid w:val="003148D4"/>
    <w:rsid w:val="0033484B"/>
    <w:rsid w:val="00344F62"/>
    <w:rsid w:val="003514BE"/>
    <w:rsid w:val="00362C71"/>
    <w:rsid w:val="0037079A"/>
    <w:rsid w:val="00374FD1"/>
    <w:rsid w:val="003816B6"/>
    <w:rsid w:val="003A559B"/>
    <w:rsid w:val="003A65A0"/>
    <w:rsid w:val="003A6A83"/>
    <w:rsid w:val="003D3E4B"/>
    <w:rsid w:val="003E54ED"/>
    <w:rsid w:val="003E5CD3"/>
    <w:rsid w:val="003F1251"/>
    <w:rsid w:val="003F434C"/>
    <w:rsid w:val="00406997"/>
    <w:rsid w:val="00407EE6"/>
    <w:rsid w:val="0041029E"/>
    <w:rsid w:val="0041074F"/>
    <w:rsid w:val="00426488"/>
    <w:rsid w:val="00450F3A"/>
    <w:rsid w:val="00453C31"/>
    <w:rsid w:val="004705F3"/>
    <w:rsid w:val="0047099D"/>
    <w:rsid w:val="00470C96"/>
    <w:rsid w:val="00471789"/>
    <w:rsid w:val="00472477"/>
    <w:rsid w:val="004772AC"/>
    <w:rsid w:val="0048340C"/>
    <w:rsid w:val="00485398"/>
    <w:rsid w:val="00496441"/>
    <w:rsid w:val="004964B4"/>
    <w:rsid w:val="0049790C"/>
    <w:rsid w:val="004A340F"/>
    <w:rsid w:val="004B62CD"/>
    <w:rsid w:val="004C0ABB"/>
    <w:rsid w:val="004D2A86"/>
    <w:rsid w:val="004E557F"/>
    <w:rsid w:val="004E6059"/>
    <w:rsid w:val="005103E8"/>
    <w:rsid w:val="00510E7A"/>
    <w:rsid w:val="005110C8"/>
    <w:rsid w:val="00516286"/>
    <w:rsid w:val="00532E15"/>
    <w:rsid w:val="005460F2"/>
    <w:rsid w:val="005463D3"/>
    <w:rsid w:val="00572B29"/>
    <w:rsid w:val="0059285E"/>
    <w:rsid w:val="005937FB"/>
    <w:rsid w:val="00597025"/>
    <w:rsid w:val="00597CE5"/>
    <w:rsid w:val="005A4738"/>
    <w:rsid w:val="005B352D"/>
    <w:rsid w:val="005C3793"/>
    <w:rsid w:val="005C4E45"/>
    <w:rsid w:val="005E213A"/>
    <w:rsid w:val="005F1717"/>
    <w:rsid w:val="005F3B00"/>
    <w:rsid w:val="005F6470"/>
    <w:rsid w:val="005F79CB"/>
    <w:rsid w:val="005F7F76"/>
    <w:rsid w:val="006227E8"/>
    <w:rsid w:val="00624C3D"/>
    <w:rsid w:val="00630F76"/>
    <w:rsid w:val="0063391A"/>
    <w:rsid w:val="00656630"/>
    <w:rsid w:val="00656DFD"/>
    <w:rsid w:val="00664F5C"/>
    <w:rsid w:val="00676819"/>
    <w:rsid w:val="006832B6"/>
    <w:rsid w:val="00695D7A"/>
    <w:rsid w:val="006B0676"/>
    <w:rsid w:val="006C45A5"/>
    <w:rsid w:val="006D36FD"/>
    <w:rsid w:val="00700CA3"/>
    <w:rsid w:val="007035AC"/>
    <w:rsid w:val="00715BB2"/>
    <w:rsid w:val="00730DC0"/>
    <w:rsid w:val="00732AC7"/>
    <w:rsid w:val="00752BA7"/>
    <w:rsid w:val="0076020B"/>
    <w:rsid w:val="00776D30"/>
    <w:rsid w:val="00786E99"/>
    <w:rsid w:val="0079163C"/>
    <w:rsid w:val="00797D4F"/>
    <w:rsid w:val="007B34A5"/>
    <w:rsid w:val="007D1F63"/>
    <w:rsid w:val="007D7809"/>
    <w:rsid w:val="007E0865"/>
    <w:rsid w:val="007E0C85"/>
    <w:rsid w:val="007E1F29"/>
    <w:rsid w:val="007F139B"/>
    <w:rsid w:val="007F516F"/>
    <w:rsid w:val="00805D0A"/>
    <w:rsid w:val="00813B33"/>
    <w:rsid w:val="008167E1"/>
    <w:rsid w:val="008204B2"/>
    <w:rsid w:val="0082625F"/>
    <w:rsid w:val="00835BFB"/>
    <w:rsid w:val="00847B11"/>
    <w:rsid w:val="0085186B"/>
    <w:rsid w:val="008561E6"/>
    <w:rsid w:val="008613EF"/>
    <w:rsid w:val="00870392"/>
    <w:rsid w:val="00872B77"/>
    <w:rsid w:val="00880240"/>
    <w:rsid w:val="00881AC0"/>
    <w:rsid w:val="0089421B"/>
    <w:rsid w:val="0089771B"/>
    <w:rsid w:val="008A0314"/>
    <w:rsid w:val="008A1EC0"/>
    <w:rsid w:val="008B26AC"/>
    <w:rsid w:val="008C0642"/>
    <w:rsid w:val="008C28E7"/>
    <w:rsid w:val="008D49C9"/>
    <w:rsid w:val="00913D4C"/>
    <w:rsid w:val="00927EB3"/>
    <w:rsid w:val="00931B42"/>
    <w:rsid w:val="00932DDA"/>
    <w:rsid w:val="00970691"/>
    <w:rsid w:val="00974178"/>
    <w:rsid w:val="009752E7"/>
    <w:rsid w:val="009B24FF"/>
    <w:rsid w:val="009E5725"/>
    <w:rsid w:val="009F0F6A"/>
    <w:rsid w:val="009F1E19"/>
    <w:rsid w:val="009F6514"/>
    <w:rsid w:val="009F6DF1"/>
    <w:rsid w:val="00A023CC"/>
    <w:rsid w:val="00A05D84"/>
    <w:rsid w:val="00A12D2B"/>
    <w:rsid w:val="00A16108"/>
    <w:rsid w:val="00A17869"/>
    <w:rsid w:val="00A17B43"/>
    <w:rsid w:val="00A232D4"/>
    <w:rsid w:val="00A243E1"/>
    <w:rsid w:val="00A32D2F"/>
    <w:rsid w:val="00A3569F"/>
    <w:rsid w:val="00A40E1D"/>
    <w:rsid w:val="00A44826"/>
    <w:rsid w:val="00A46E56"/>
    <w:rsid w:val="00A572DC"/>
    <w:rsid w:val="00A62ED9"/>
    <w:rsid w:val="00A67F7E"/>
    <w:rsid w:val="00A83656"/>
    <w:rsid w:val="00AC6DD7"/>
    <w:rsid w:val="00AD0A79"/>
    <w:rsid w:val="00AD1158"/>
    <w:rsid w:val="00AD2465"/>
    <w:rsid w:val="00AE7B0B"/>
    <w:rsid w:val="00AF763F"/>
    <w:rsid w:val="00AF76D9"/>
    <w:rsid w:val="00B46D32"/>
    <w:rsid w:val="00B90A29"/>
    <w:rsid w:val="00B91DD1"/>
    <w:rsid w:val="00B93860"/>
    <w:rsid w:val="00BA18D5"/>
    <w:rsid w:val="00BB54E9"/>
    <w:rsid w:val="00BB68EF"/>
    <w:rsid w:val="00BC1A66"/>
    <w:rsid w:val="00BC3D92"/>
    <w:rsid w:val="00BC6CCB"/>
    <w:rsid w:val="00BD1595"/>
    <w:rsid w:val="00BD1B4C"/>
    <w:rsid w:val="00BE60E2"/>
    <w:rsid w:val="00C02CE5"/>
    <w:rsid w:val="00C0462F"/>
    <w:rsid w:val="00C05DC6"/>
    <w:rsid w:val="00C1091C"/>
    <w:rsid w:val="00C128C0"/>
    <w:rsid w:val="00C13B4C"/>
    <w:rsid w:val="00C25E1C"/>
    <w:rsid w:val="00C31522"/>
    <w:rsid w:val="00C33159"/>
    <w:rsid w:val="00C34B4E"/>
    <w:rsid w:val="00C350B5"/>
    <w:rsid w:val="00C36039"/>
    <w:rsid w:val="00C45620"/>
    <w:rsid w:val="00C604EF"/>
    <w:rsid w:val="00C6253A"/>
    <w:rsid w:val="00C733EB"/>
    <w:rsid w:val="00C80A8F"/>
    <w:rsid w:val="00C8359A"/>
    <w:rsid w:val="00CA41BE"/>
    <w:rsid w:val="00CB67F0"/>
    <w:rsid w:val="00CC7B97"/>
    <w:rsid w:val="00CD498F"/>
    <w:rsid w:val="00CF1E45"/>
    <w:rsid w:val="00D03C49"/>
    <w:rsid w:val="00D07B8C"/>
    <w:rsid w:val="00D226D7"/>
    <w:rsid w:val="00D240BB"/>
    <w:rsid w:val="00D60ACE"/>
    <w:rsid w:val="00D60DB2"/>
    <w:rsid w:val="00D644E5"/>
    <w:rsid w:val="00D7125A"/>
    <w:rsid w:val="00D83D6C"/>
    <w:rsid w:val="00D8415A"/>
    <w:rsid w:val="00D8580E"/>
    <w:rsid w:val="00D87F2E"/>
    <w:rsid w:val="00D91DE8"/>
    <w:rsid w:val="00D93609"/>
    <w:rsid w:val="00D95FC5"/>
    <w:rsid w:val="00DA0A0E"/>
    <w:rsid w:val="00DA37B8"/>
    <w:rsid w:val="00DA6CEC"/>
    <w:rsid w:val="00DB05E2"/>
    <w:rsid w:val="00DB6F73"/>
    <w:rsid w:val="00DC636D"/>
    <w:rsid w:val="00DC6958"/>
    <w:rsid w:val="00DE1EC5"/>
    <w:rsid w:val="00E1698C"/>
    <w:rsid w:val="00E20861"/>
    <w:rsid w:val="00E4791B"/>
    <w:rsid w:val="00E537CC"/>
    <w:rsid w:val="00E625E8"/>
    <w:rsid w:val="00E649A3"/>
    <w:rsid w:val="00E81F3B"/>
    <w:rsid w:val="00E850E7"/>
    <w:rsid w:val="00E85B0D"/>
    <w:rsid w:val="00E86D60"/>
    <w:rsid w:val="00E921FB"/>
    <w:rsid w:val="00ED5B61"/>
    <w:rsid w:val="00EF3107"/>
    <w:rsid w:val="00EF5619"/>
    <w:rsid w:val="00F00490"/>
    <w:rsid w:val="00F04E33"/>
    <w:rsid w:val="00F05F26"/>
    <w:rsid w:val="00F1037A"/>
    <w:rsid w:val="00F37BDF"/>
    <w:rsid w:val="00F410CC"/>
    <w:rsid w:val="00F426A4"/>
    <w:rsid w:val="00F43EB3"/>
    <w:rsid w:val="00F652D8"/>
    <w:rsid w:val="00F84C02"/>
    <w:rsid w:val="00F84E4C"/>
    <w:rsid w:val="00F87B18"/>
    <w:rsid w:val="00F90451"/>
    <w:rsid w:val="00F91C21"/>
    <w:rsid w:val="00FA0234"/>
    <w:rsid w:val="00FA6D61"/>
    <w:rsid w:val="00FD484B"/>
    <w:rsid w:val="00FF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3BB0C27"/>
  <w15:docId w15:val="{4281F88B-A37B-46D6-BEC8-BE7A5519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C3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0E1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28454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AF371-39E2-4016-9740-83ED0329F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AzmoonDraft</Template>
  <TotalTime>286</TotalTime>
  <Pages>1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Ehsan Sarbazi</cp:lastModifiedBy>
  <cp:revision>84</cp:revision>
  <cp:lastPrinted>1900-12-31T19:30:00Z</cp:lastPrinted>
  <dcterms:created xsi:type="dcterms:W3CDTF">2024-05-08T10:31:00Z</dcterms:created>
  <dcterms:modified xsi:type="dcterms:W3CDTF">2025-02-16T06:20:00Z</dcterms:modified>
</cp:coreProperties>
</file>